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A460E3" w14:textId="3B7AC9F2" w:rsidR="00404549" w:rsidRPr="003E089A" w:rsidRDefault="00D90411">
      <w:pPr>
        <w:rPr>
          <w:rFonts w:ascii="Sakkal Majalla" w:hAnsi="Sakkal Majalla" w:cs="Sakkal Majalla"/>
        </w:rPr>
      </w:pPr>
      <w:r w:rsidRPr="003E089A">
        <w:rPr>
          <w:rFonts w:ascii="Sakkal Majalla" w:hAnsi="Sakkal Majalla" w:cs="Sakkal Majalla"/>
          <w:noProof/>
        </w:rPr>
        <mc:AlternateContent>
          <mc:Choice Requires="wpg">
            <w:drawing>
              <wp:anchor distT="0" distB="0" distL="114300" distR="114300" simplePos="0" relativeHeight="252002304" behindDoc="0" locked="0" layoutInCell="1" allowOverlap="1" wp14:anchorId="321434E3" wp14:editId="224462EA">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57483" y="198033"/>
                            <a:ext cx="1986935" cy="573492"/>
                          </a:xfrm>
                          <a:prstGeom prst="rect">
                            <a:avLst/>
                          </a:prstGeom>
                          <a:noFill/>
                          <a:ln w="6350">
                            <a:noFill/>
                          </a:ln>
                        </wps:spPr>
                        <wps:txbx>
                          <w:txbxContent>
                            <w:p w14:paraId="4512694F" w14:textId="77777777" w:rsidR="00D90411" w:rsidRPr="00BF7C73" w:rsidRDefault="005F43F4" w:rsidP="00D90411">
                              <w:pPr>
                                <w:jc w:val="center"/>
                                <w:rPr>
                                  <w:rFonts w:ascii="Sakkal Majalla" w:hAnsi="Sakkal Majalla" w:cs="Sakkal Majalla"/>
                                  <w:b/>
                                  <w:bCs/>
                                  <w:sz w:val="48"/>
                                  <w:szCs w:val="52"/>
                                  <w:rtl/>
                                  <w:lang w:bidi="ar-SY"/>
                                </w:rPr>
                              </w:pP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 xml:space="preserve">ملف </w:t>
                              </w: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321434E3" id="Group 974" o:spid="_x0000_s1026" style="position:absolute;left:0;text-align:left;margin-left:-187.5pt;margin-top:-33pt;width:797.75pt;height:511.2pt;z-index:25200230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GTVEAcAACZAAAAOAAAAZHJzL2Uyb0RvYy54bWzsW1lv2zgQfl9g/4Og98YiKUqUUafI9sIC&#10;3aZou+izIssHIItaSYmd/fX7kdTlo63lbWMkVR9SeXgPvzk4HD5/sVkl1l2cF0uZTmxy4dhWnEZy&#10;ukznE/vvz2+eCdsqyjCdholM44l9Hxf2i8vff3u+zsYxlQuZTOPcQidpMV5nE3tRltl4NCqiRbwK&#10;iwuZxSkKZzJfhSV+5vPRNA/X6H2VjKjjeKO1zKdZLqO4KEB9ZQrtS93/bBZH5fVsVsSllUxszK3U&#10;f3P990b9HV0+D8fzPMwWy6iaRnjCLFbhMsWgTVevwjK0bvPlXlerZZTLQs7Ki0iuRnI2W0axXgNW&#10;Q5yd1bzN5W2m1zIfr+dZwyawdodPJ3cbvb97m2efsg85OLHO5uCF/qXWspnlK/U/ZmltNMvuG5bF&#10;m9KKQCQOYcQNwNoIhZ4bkMAThqvRAqzfaxgtXn+v6ageerQ1oXUGiBQtF4r/x4VPizCLNXOLMbjw&#10;IbeWU6yHkEAQxl2sKA1XQOxntdQ/5MbqFGle6WaKc1a5QTnaqnWrWRYgHmAgFdx3BbMtcAqjOIwZ&#10;RjW8DIQXMG5YyX3mBlRVaNgRjrO8KN/GcmWpj4mdA94adeHdu6I0VesqavxUvlkmCejhOEmtNfaH&#10;cUc3aErQeZJijHba6qvc3GyqtdzI6T2WmEsjOkUWvVli8HdhUX4Ic8gKGAX5L6/xZ5ZIDCKrL9ta&#10;yPzfQ3RVH5uHUttaQ/YmdvHPbZjHtpX8mWJbA+Iq/pf6h8t9ih95t+SmW5Lerl5KiDeBpski/anq&#10;l0n9Ocvl6gvUxJUaFUVhGmHsiV3Wny9LoxGgZqL46kpXgnhmYfku/ZRFqmvFQ8Xaz5svYZ5V/C+x&#10;c+9lDaRwvLMNpq7ZiKvbUs6Weo8Ugw1XK74D1B3ZM58tIrF6n3iu79aA1FrBCnyNHiUhj0qGKw2z&#10;u0riCU6Fwwn2x8idWSbhRqhOWCX1PUp183DciJhWV6BqdcU5dSEQWkAabfUscJgPHaaktCl7fVBn&#10;BdwPXL0NjYyeQ2WBaZ7jBMyvWfcReiFM50lskbaskmeApdH2X9VULnVE4EKgWh7UHOQOEb5AkdL3&#10;BxjQW0kVMllOlZ5SgqLtfvwyya27ECJ9MzeSl9yu/pJTQ/O44+h9Ac+b6lpLbvWktFpHAx7Wc0V5&#10;n8SqXpJ+jGcwANDiVMt607MZNIyiOC3NZIpFOI0NWU3l8Fx0h6rnGVbW9F11oJybdpF139ggzLKq&#10;r5rG2n9pGhvN/ZWJmcZNCz2yTMum8WqZyvzQyhKsqhrZ1K+NgWFNq6y6GrXWoFGZ68aq1tposQew&#10;0Vz4HiHAwT7e26I+cD8g8jXcqedAEDDSAPeJPcB9B+6ttv+GAafEpdxxhXKSf5Bp45y5zmHbVrvi&#10;rWoOx4/XtgWcctjjoOZca9makj6Cfj67ls9vGqsGXwdoqLTuAaO1RSqOaTlYt6dj3ajjwakUgtB9&#10;0HfK+sD+G/aNC9cPHHiOP8e+HQNecwKFM7flCB7TcoD9g8D+KCtHOPOI4+IgUsO2OsDpaFDPY6rL&#10;qKtCFYfOHz5lvMIrYTilVEGUxsZttWqjTQLhG3WqUzhXMarAqxRwHeU6AX4PH56ihFAa0MBtogHX&#10;OChZHXIfvbDFqtrjrZjzdUbVEaYqCBInyTIrVCRtLwCiQlWKjJhiJxClKCcw+2CgajjA2Y/wAEeY&#10;Q4kjEGOodYVGcYfcB8UM8THmHdIVA5R1SGGIRejLpZ9zXwAYM9xDuY23ZqDckvtA2cNR0UdP+2G3&#10;Acq/MpSP8sA4pYIyfVmyFWY4xQFTV1WI9mgkCsHFbqwBdzK/sBemIuAIwTBldQyrjdC35D5CP3hh&#10;Q1xxJ65YxdObC/+fYrog4a4vhNdcG2kQt9Q+GB58MH1fNQD5HEAmHvMdzxMCmrSrjltyHygPPtgA&#10;ZaSD7F1tHuWDIa3HR/KASxvPwETBKFXRpr5RMBdef+WEMdx3CH83m8F3CFWZMjqohZsScWTqFfUQ&#10;92V1w+9Hw7YvrE++lW9ZqPKjHsTIiYCywMWubKmGltpHM5zPUftOutYQBXuUUTDErh1GKUVGYNds&#10;teQ+4DyzBzYgtEofekqJNkRwxLGot3fObch9EHpmx2pA6FNEaMCYw+nOPUJN7IPOgHLBcat2ptDr&#10;gM4niE6PBxz/kCzbse8NsQ86CWU0UKldAzxVju6QR3vR68VP/URBHbnalwWByqHduYOtab3Aidcy&#10;RJ14B3AO4NTP9n4AOFUkBddOOLpvac8OuRdEkeZGvfPdrA7m/Qmad0I5wXu+TmK3uQZsyX0gSgl3&#10;mUL7oEUHLfqjtKhwkFASqDenHQ+0IfaCp+shxXM4IFV67Ml7oG2sXj8Ia55tajoeo+t0nOrhvHrt&#10;3v2tW7TP+y//AwAA//8DAFBLAwQUAAYACAAAACEAyDR/w+MAAAANAQAADwAAAGRycy9kb3ducmV2&#10;LnhtbEyPQWuDQBCF74X+h2UKvSWrptrUuoYQ2p5CoUmh5LbRiUrcWXE3av59J6f29h7zePO9bDWZ&#10;VgzYu8aSgnAegEAqbNlQpeB7/z5bgnBeU6lbS6jgig5W+f1dptPSjvSFw85XgkvIpVpB7X2XSumK&#10;Go12c9sh8e1ke6M9276SZa9HLjetjIIgkUY3xB9q3eGmxuK8uxgFH6Me14vwbdieT5vrYR9//mxD&#10;VOrxYVq/gvA4+b8w3PAZHXJmOtoLlU60CmaL55jHeFZJwuIWiaIgBnFU8BInTyDzTP5fkf8CAAD/&#10;/wMAUEsBAi0AFAAGAAgAAAAhALaDOJL+AAAA4QEAABMAAAAAAAAAAAAAAAAAAAAAAFtDb250ZW50&#10;X1R5cGVzXS54bWxQSwECLQAUAAYACAAAACEAOP0h/9YAAACUAQAACwAAAAAAAAAAAAAAAAAvAQAA&#10;X3JlbHMvLnJlbHNQSwECLQAUAAYACAAAACEAEOxk1RAHAAAmQAAADgAAAAAAAAAAAAAAAAAuAgAA&#10;ZHJzL2Uyb0RvYy54bWxQSwECLQAUAAYACAAAACEAyDR/w+MAAAANAQAADwAAAAAAAAAAAAAAAABq&#10;CQAAZHJzL2Rvd25yZXYueG1sUEsFBgAAAAAEAAQA8wAAAHoKAAAAAA==&#10;">
                <v:shapetype id="_x0000_t202" coordsize="21600,21600" o:spt="202" path="m,l,21600r21600,l21600,xe">
                  <v:stroke joinstyle="miter"/>
                  <v:path gradientshapeok="t" o:connecttype="rect"/>
                </v:shapetype>
                <v:shape id="Text Box 1119813540" o:spid="_x0000_s1027" type="#_x0000_t202" style="position:absolute;left:28574;top:1980;width:19870;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4512694F" w14:textId="77777777" w:rsidR="00D90411" w:rsidRPr="00BF7C73" w:rsidRDefault="005F43F4" w:rsidP="00D90411">
                        <w:pPr>
                          <w:jc w:val="center"/>
                          <w:rPr>
                            <w:rFonts w:ascii="Sakkal Majalla" w:hAnsi="Sakkal Majalla" w:cs="Sakkal Majalla"/>
                            <w:b/>
                            <w:bCs/>
                            <w:sz w:val="48"/>
                            <w:szCs w:val="52"/>
                            <w:rtl/>
                            <w:lang w:bidi="ar-SY"/>
                          </w:rPr>
                        </w:pP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 xml:space="preserve">ملف </w:t>
                        </w: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group id="Group 22" o:spid="_x0000_s1043"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4"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5"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6"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7"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8"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49"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0"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1"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2"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r w:rsidR="00306759" w:rsidRPr="003E089A">
        <w:rPr>
          <w:rFonts w:ascii="Sakkal Majalla" w:hAnsi="Sakkal Majalla" w:cs="Sakkal Majalla"/>
          <w:rtl/>
        </w:rPr>
        <w:t xml:space="preserve">  </w:t>
      </w:r>
    </w:p>
    <w:p w14:paraId="3C25A4AE" w14:textId="3528D715" w:rsidR="00F53D08" w:rsidRPr="003E089A" w:rsidRDefault="00F53D08" w:rsidP="00F53D08">
      <w:pPr>
        <w:rPr>
          <w:rFonts w:ascii="Sakkal Majalla" w:hAnsi="Sakkal Majalla" w:cs="Sakkal Majalla"/>
          <w:rtl/>
        </w:rPr>
      </w:pPr>
    </w:p>
    <w:p w14:paraId="0B2B743E" w14:textId="2884F326" w:rsidR="00F53D08" w:rsidRPr="003E089A" w:rsidRDefault="00F53D08" w:rsidP="00F53D08">
      <w:pPr>
        <w:rPr>
          <w:rFonts w:ascii="Sakkal Majalla" w:hAnsi="Sakkal Majalla" w:cs="Sakkal Majalla"/>
          <w:rtl/>
        </w:rPr>
      </w:pPr>
    </w:p>
    <w:p w14:paraId="1D171783" w14:textId="26B72504" w:rsidR="00F53D08" w:rsidRPr="003E089A" w:rsidRDefault="00F53D08" w:rsidP="00F53D08">
      <w:pPr>
        <w:rPr>
          <w:rFonts w:ascii="Sakkal Majalla" w:hAnsi="Sakkal Majalla" w:cs="Sakkal Majalla"/>
          <w:rtl/>
        </w:rPr>
      </w:pPr>
    </w:p>
    <w:p w14:paraId="19EDBDC8" w14:textId="25DCB2AA" w:rsidR="00F53D08" w:rsidRPr="003E089A" w:rsidRDefault="00C87F1E" w:rsidP="00F53D08">
      <w:pPr>
        <w:rPr>
          <w:rFonts w:ascii="Sakkal Majalla" w:hAnsi="Sakkal Majalla" w:cs="Sakkal Majalla"/>
          <w:rtl/>
        </w:rPr>
      </w:pPr>
      <w:r w:rsidRPr="00C87F1E">
        <w:rPr>
          <w:rFonts w:eastAsia="Calibri"/>
          <w:noProof/>
        </w:rPr>
        <mc:AlternateContent>
          <mc:Choice Requires="wps">
            <w:drawing>
              <wp:anchor distT="0" distB="0" distL="0" distR="0" simplePos="0" relativeHeight="252300288" behindDoc="0" locked="0" layoutInCell="1" allowOverlap="1" wp14:anchorId="0E7E5305" wp14:editId="4B9C79B9">
                <wp:simplePos x="0" y="0"/>
                <wp:positionH relativeFrom="margin">
                  <wp:posOffset>-152400</wp:posOffset>
                </wp:positionH>
                <wp:positionV relativeFrom="paragraph">
                  <wp:posOffset>307975</wp:posOffset>
                </wp:positionV>
                <wp:extent cx="6591300" cy="1638300"/>
                <wp:effectExtent l="0" t="0" r="0" b="0"/>
                <wp:wrapNone/>
                <wp:docPr id="185163195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300" cy="1638300"/>
                        </a:xfrm>
                        <a:prstGeom prst="rect">
                          <a:avLst/>
                        </a:prstGeom>
                        <a:ln>
                          <a:noFill/>
                        </a:ln>
                      </wps:spPr>
                      <wps:txbx>
                        <w:txbxContent>
                          <w:p w14:paraId="1BB131F5" w14:textId="77777777" w:rsidR="00C87F1E" w:rsidRDefault="00C87F1E" w:rsidP="00C87F1E">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rtl/>
                                <w:lang w:bidi="ar-SY"/>
                              </w:rPr>
                              <w:t>إدارة العمليات وتحسين الإجراءات</w:t>
                            </w:r>
                          </w:p>
                          <w:p w14:paraId="77D64C62" w14:textId="77777777" w:rsidR="00C87F1E" w:rsidRDefault="00C87F1E" w:rsidP="00C87F1E">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lang w:bidi="ar-SY"/>
                              </w:rPr>
                              <w:t>Operations Management and Process Improvement</w:t>
                            </w:r>
                          </w:p>
                        </w:txbxContent>
                      </wps:txbx>
                      <wps:bodyPr vert="horz" wrap="square" lIns="91440" tIns="45720" rIns="91440" bIns="45720" anchor="t">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7E5305" id="Text Box 1" o:spid="_x0000_s1053" style="position:absolute;left:0;text-align:left;margin-left:-12pt;margin-top:24.25pt;width:519pt;height:129pt;z-index:25230028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ChhwgEAAIcDAAAOAAAAZHJzL2Uyb0RvYy54bWysU8tu2zAQvBfoPxC815Icx00Ey0GBIEWB&#10;IA2QBD3TFGkRlbjskrbkfn2XlOwY6S3IhdA+PDszu17dDF3L9gq9AVvxYpZzpqyE2thtxV+e775c&#10;ceaDsLVowaqKH5TnN+vPn1a9K9UcGmhrhYxArC97V/EmBFdmmZeN6oSfgVOWihqwE4FC3GY1ip7Q&#10;uzab5/ky6wFrhyCV95S9HYt8nfC1VjL81NqrwNqKE7eQXkzvJr7ZeiXKLQrXGDnREO9g0QljaegJ&#10;6lYEwXZo/oPqjETwoMNMQpeB1kaqpIHUFPkbNU+NcCppIXO8O9nkPw5WPuyf3CNG6t7dg/ztyZGs&#10;d748VWLgp55BYxd7iTgbkouHk4tqCExScnl5XVzkZLakWrG8uIpBRBXl8ecOffiuoGPxo+JIa0ru&#10;if29D2PrsSVOa218LdyZth2rMZNYjsQixTBsBmZqGhmHxcwG6sMjxuukGQ3gX8562nTF/Z+dQMVZ&#10;+8OSldfFYhFPIwWLy69zCvC8sjmvCCsJquIj4cjyefgl0E1SArnwAMfFifKNorF3VPNtF0CbJPeV&#10;7SSLtp0Mmy4zntN5nLpe/z/rfwAAAP//AwBQSwMEFAAGAAgAAAAhANeaRdbiAAAACwEAAA8AAABk&#10;cnMvZG93bnJldi54bWxMj0FLw0AQhe+C/2EZwYu0u61tKTGTIgWxiFBMtedtMibB7Gya3Sbx37s5&#10;1eOb93jzvXgzmFp01LrKMsJsqkAQZzavuED4PLxM1iCc15zr2jIh/JKDTXJ7E+sotz1/UJf6QoQS&#10;dpFGKL1vIildVpLRbmob4uB929ZoH2RbyLzVfSg3tZwrtZJGVxw+lLqhbUnZT3oxCH22746H91e5&#10;fzjuLJ9352369YZ4fzc8P4HwNPhrGEb8gA5JYDrZC+dO1AiT+SJs8QiL9RLEGFCz8XJCeFSrJcgk&#10;lv83JH8AAAD//wMAUEsBAi0AFAAGAAgAAAAhALaDOJL+AAAA4QEAABMAAAAAAAAAAAAAAAAAAAAA&#10;AFtDb250ZW50X1R5cGVzXS54bWxQSwECLQAUAAYACAAAACEAOP0h/9YAAACUAQAACwAAAAAAAAAA&#10;AAAAAAAvAQAAX3JlbHMvLnJlbHNQSwECLQAUAAYACAAAACEAEYwoYcIBAACHAwAADgAAAAAAAAAA&#10;AAAAAAAuAgAAZHJzL2Uyb0RvYy54bWxQSwECLQAUAAYACAAAACEA15pF1uIAAAALAQAADwAAAAAA&#10;AAAAAAAAAAAcBAAAZHJzL2Rvd25yZXYueG1sUEsFBgAAAAAEAAQA8wAAACsFAAAAAA==&#10;" filled="f" stroked="f">
                <v:textbox>
                  <w:txbxContent>
                    <w:p w14:paraId="1BB131F5" w14:textId="77777777" w:rsidR="00C87F1E" w:rsidRDefault="00C87F1E" w:rsidP="00C87F1E">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rtl/>
                          <w:lang w:bidi="ar-SY"/>
                        </w:rPr>
                        <w:t>إدارة العمليات وتحسين الإجراءات</w:t>
                      </w:r>
                    </w:p>
                    <w:p w14:paraId="77D64C62" w14:textId="77777777" w:rsidR="00C87F1E" w:rsidRDefault="00C87F1E" w:rsidP="00C87F1E">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lang w:bidi="ar-SY"/>
                        </w:rPr>
                        <w:t>Operations Management and Process Improvement</w:t>
                      </w:r>
                    </w:p>
                  </w:txbxContent>
                </v:textbox>
                <w10:wrap anchorx="margin"/>
              </v:rect>
            </w:pict>
          </mc:Fallback>
        </mc:AlternateContent>
      </w:r>
    </w:p>
    <w:p w14:paraId="5096562E" w14:textId="79608B2E" w:rsidR="00F53D08" w:rsidRPr="003E089A" w:rsidRDefault="00F53D08" w:rsidP="00F53D08">
      <w:pPr>
        <w:rPr>
          <w:rFonts w:ascii="Sakkal Majalla" w:hAnsi="Sakkal Majalla" w:cs="Sakkal Majalla"/>
          <w:rtl/>
        </w:rPr>
      </w:pPr>
    </w:p>
    <w:p w14:paraId="32750937" w14:textId="29DD323A" w:rsidR="00F53D08" w:rsidRPr="003E089A" w:rsidRDefault="00F53D08" w:rsidP="00F53D08">
      <w:pPr>
        <w:rPr>
          <w:rFonts w:ascii="Sakkal Majalla" w:hAnsi="Sakkal Majalla" w:cs="Sakkal Majalla"/>
          <w:rtl/>
        </w:rPr>
      </w:pPr>
    </w:p>
    <w:p w14:paraId="4EEF490A" w14:textId="45B37F2C" w:rsidR="00F53D08" w:rsidRPr="003E089A" w:rsidRDefault="00F53D08" w:rsidP="00F53D08">
      <w:pPr>
        <w:rPr>
          <w:rFonts w:ascii="Sakkal Majalla" w:hAnsi="Sakkal Majalla" w:cs="Sakkal Majalla"/>
          <w:rtl/>
        </w:rPr>
      </w:pPr>
    </w:p>
    <w:p w14:paraId="4CD1D81A" w14:textId="7114B466" w:rsidR="00F53D08" w:rsidRPr="003E089A" w:rsidRDefault="00F53D08" w:rsidP="00F53D08">
      <w:pPr>
        <w:rPr>
          <w:rFonts w:ascii="Sakkal Majalla" w:hAnsi="Sakkal Majalla" w:cs="Sakkal Majalla"/>
          <w:rtl/>
        </w:rPr>
      </w:pPr>
    </w:p>
    <w:p w14:paraId="32A43C9D" w14:textId="47E88148" w:rsidR="00255CC5" w:rsidRPr="003E089A" w:rsidRDefault="00255CC5" w:rsidP="00BF7C73">
      <w:pPr>
        <w:spacing w:line="276" w:lineRule="auto"/>
        <w:rPr>
          <w:rFonts w:ascii="Sakkal Majalla" w:hAnsi="Sakkal Majalla" w:cs="Sakkal Majalla"/>
          <w:sz w:val="40"/>
          <w:szCs w:val="44"/>
          <w:lang w:bidi="ar-SY"/>
        </w:rPr>
      </w:pPr>
    </w:p>
    <w:p w14:paraId="246E845A" w14:textId="146A691A" w:rsidR="00255CC5" w:rsidRPr="003E089A" w:rsidRDefault="00255CC5" w:rsidP="00B37BEB">
      <w:pPr>
        <w:spacing w:line="276" w:lineRule="auto"/>
        <w:rPr>
          <w:rFonts w:ascii="Sakkal Majalla" w:hAnsi="Sakkal Majalla" w:cs="Sakkal Majalla"/>
          <w:sz w:val="40"/>
          <w:szCs w:val="44"/>
          <w:rtl/>
          <w:lang w:bidi="ar-SY"/>
        </w:rPr>
      </w:pPr>
    </w:p>
    <w:p w14:paraId="603849EF" w14:textId="7566B201" w:rsidR="00255CC5" w:rsidRPr="003E089A" w:rsidRDefault="00255CC5" w:rsidP="00B37BEB">
      <w:pPr>
        <w:spacing w:line="276" w:lineRule="auto"/>
        <w:rPr>
          <w:rFonts w:ascii="Sakkal Majalla" w:hAnsi="Sakkal Majalla" w:cs="Sakkal Majalla"/>
          <w:sz w:val="40"/>
          <w:szCs w:val="44"/>
          <w:rtl/>
          <w:lang w:bidi="ar-SY"/>
        </w:rPr>
      </w:pPr>
    </w:p>
    <w:p w14:paraId="22C4A511" w14:textId="67AAB7A2" w:rsidR="006C57D9" w:rsidRDefault="006C57D9" w:rsidP="00976491">
      <w:pPr>
        <w:spacing w:line="276" w:lineRule="auto"/>
        <w:rPr>
          <w:rFonts w:ascii="Sakkal Majalla" w:hAnsi="Sakkal Majalla" w:cs="Sakkal Majalla"/>
          <w:sz w:val="40"/>
          <w:szCs w:val="44"/>
          <w:lang w:bidi="ar-SY"/>
        </w:rPr>
      </w:pPr>
    </w:p>
    <w:p w14:paraId="4C7BF795" w14:textId="3D544400" w:rsidR="006C57D9" w:rsidRDefault="006C57D9" w:rsidP="00976491">
      <w:pPr>
        <w:spacing w:line="276" w:lineRule="auto"/>
        <w:rPr>
          <w:noProof/>
          <w:rtl/>
        </w:rPr>
      </w:pPr>
    </w:p>
    <w:p w14:paraId="11CADAC0" w14:textId="318B70E7" w:rsidR="00937759" w:rsidRDefault="00C87F1E" w:rsidP="00976491">
      <w:pPr>
        <w:spacing w:line="276" w:lineRule="auto"/>
        <w:rPr>
          <w:noProof/>
          <w:rtl/>
        </w:rPr>
      </w:pPr>
      <w:r w:rsidRPr="00C87F1E">
        <w:rPr>
          <w:rFonts w:ascii="Sakkal Majalla" w:eastAsia="Calibri" w:hAnsi="Sakkal Majalla" w:cs="Sakkal Majalla"/>
          <w:noProof/>
          <w:color w:val="000000"/>
          <w:sz w:val="36"/>
          <w:szCs w:val="36"/>
          <w:rtl/>
          <w:lang w:val="ar-SA"/>
        </w:rPr>
        <w:drawing>
          <wp:anchor distT="0" distB="0" distL="114300" distR="114300" simplePos="0" relativeHeight="252302336" behindDoc="0" locked="0" layoutInCell="1" allowOverlap="1" wp14:anchorId="1D1BF8EE" wp14:editId="4D770E95">
            <wp:simplePos x="0" y="0"/>
            <wp:positionH relativeFrom="page">
              <wp:align>left</wp:align>
            </wp:positionH>
            <wp:positionV relativeFrom="paragraph">
              <wp:posOffset>179705</wp:posOffset>
            </wp:positionV>
            <wp:extent cx="7553325" cy="3820795"/>
            <wp:effectExtent l="0" t="0" r="9525" b="8255"/>
            <wp:wrapNone/>
            <wp:docPr id="18166450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4508" name="Picture 181664508"/>
                    <pic:cNvPicPr/>
                  </pic:nvPicPr>
                  <pic:blipFill>
                    <a:blip r:embed="rId8">
                      <a:extLst>
                        <a:ext uri="{28A0092B-C50C-407E-A947-70E740481C1C}">
                          <a14:useLocalDpi xmlns:a14="http://schemas.microsoft.com/office/drawing/2010/main" val="0"/>
                        </a:ext>
                      </a:extLst>
                    </a:blip>
                    <a:stretch>
                      <a:fillRect/>
                    </a:stretch>
                  </pic:blipFill>
                  <pic:spPr>
                    <a:xfrm>
                      <a:off x="0" y="0"/>
                      <a:ext cx="7553325" cy="3820795"/>
                    </a:xfrm>
                    <a:prstGeom prst="rect">
                      <a:avLst/>
                    </a:prstGeom>
                  </pic:spPr>
                </pic:pic>
              </a:graphicData>
            </a:graphic>
            <wp14:sizeRelH relativeFrom="margin">
              <wp14:pctWidth>0</wp14:pctWidth>
            </wp14:sizeRelH>
          </wp:anchor>
        </w:drawing>
      </w:r>
    </w:p>
    <w:p w14:paraId="2AEADA40" w14:textId="794A190B" w:rsidR="00937759" w:rsidRDefault="00937759" w:rsidP="00976491">
      <w:pPr>
        <w:spacing w:line="276" w:lineRule="auto"/>
        <w:rPr>
          <w:rFonts w:ascii="Sakkal Majalla" w:hAnsi="Sakkal Majalla" w:cs="Sakkal Majalla"/>
          <w:sz w:val="40"/>
          <w:szCs w:val="44"/>
          <w:lang w:bidi="ar-SY"/>
        </w:rPr>
      </w:pPr>
    </w:p>
    <w:p w14:paraId="0E2BA32E" w14:textId="7344CD78" w:rsidR="006C57D9" w:rsidRDefault="006C57D9" w:rsidP="00976491">
      <w:pPr>
        <w:spacing w:line="276" w:lineRule="auto"/>
        <w:rPr>
          <w:rFonts w:ascii="Sakkal Majalla" w:hAnsi="Sakkal Majalla" w:cs="Sakkal Majalla"/>
          <w:sz w:val="40"/>
          <w:szCs w:val="44"/>
          <w:lang w:bidi="ar-SY"/>
        </w:rPr>
      </w:pPr>
    </w:p>
    <w:p w14:paraId="295C44A0" w14:textId="5F4472EB" w:rsidR="00255CC5" w:rsidRPr="003E089A" w:rsidRDefault="00255CC5" w:rsidP="00976491">
      <w:pPr>
        <w:spacing w:line="276" w:lineRule="auto"/>
        <w:rPr>
          <w:rFonts w:ascii="Sakkal Majalla" w:hAnsi="Sakkal Majalla" w:cs="Sakkal Majalla"/>
          <w:noProof/>
          <w:rtl/>
          <w:lang w:val="ar-SA"/>
        </w:rPr>
        <w:sectPr w:rsidR="00255CC5" w:rsidRPr="003E089A" w:rsidSect="005E1791">
          <w:headerReference w:type="even" r:id="rId9"/>
          <w:headerReference w:type="default" r:id="rId10"/>
          <w:footerReference w:type="even" r:id="rId11"/>
          <w:footerReference w:type="default" r:id="rId12"/>
          <w:headerReference w:type="first" r:id="rId13"/>
          <w:footerReference w:type="first" r:id="rId14"/>
          <w:pgSz w:w="11906" w:h="16838" w:code="9"/>
          <w:pgMar w:top="1440" w:right="1440" w:bottom="1440" w:left="1440" w:header="720" w:footer="397" w:gutter="0"/>
          <w:pgNumType w:start="0"/>
          <w:cols w:space="720"/>
          <w:titlePg/>
          <w:docGrid w:linePitch="381"/>
        </w:sectPr>
      </w:pPr>
      <w:r w:rsidRPr="003E089A">
        <w:rPr>
          <w:rFonts w:ascii="Sakkal Majalla" w:hAnsi="Sakkal Majalla" w:cs="Sakkal Majalla"/>
          <w:noProof/>
        </w:rPr>
        <mc:AlternateContent>
          <mc:Choice Requires="wps">
            <w:drawing>
              <wp:inline distT="0" distB="0" distL="0" distR="0" wp14:anchorId="1BA43D09" wp14:editId="4257D967">
                <wp:extent cx="304800" cy="304800"/>
                <wp:effectExtent l="0" t="0" r="0" b="0"/>
                <wp:docPr id="523203929" name="AutoShape 1" descr="أهمية تطبيق قواعد السلامة والصحة المهنية - شركة الماسة للأمن والخدمات ش.م.م"/>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CC3BD7" id="AutoShape 1" o:spid="_x0000_s1026" alt="أهمية تطبيق قواعد السلامة والصحة المهنية - شركة الماسة للأمن والخدمات ش.م.م"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3C1662C" w14:textId="77777777" w:rsidR="00D80F3F" w:rsidRPr="003E089A" w:rsidRDefault="00D80F3F" w:rsidP="00B37BEB">
      <w:pPr>
        <w:spacing w:line="276" w:lineRule="auto"/>
        <w:rPr>
          <w:rFonts w:ascii="Sakkal Majalla" w:hAnsi="Sakkal Majalla" w:cs="Sakkal Majalla"/>
          <w:sz w:val="40"/>
          <w:szCs w:val="44"/>
          <w:rtl/>
          <w:lang w:bidi="ar-SY"/>
        </w:rPr>
      </w:pPr>
    </w:p>
    <w:p w14:paraId="3D797ABB" w14:textId="77777777" w:rsidR="00FB756E" w:rsidRPr="003E089A" w:rsidRDefault="005F43F4" w:rsidP="00B37BEB">
      <w:pPr>
        <w:spacing w:line="276" w:lineRule="auto"/>
        <w:rPr>
          <w:rFonts w:ascii="Sakkal Majalla" w:hAnsi="Sakkal Majalla" w:cs="Sakkal Majalla"/>
          <w:sz w:val="40"/>
          <w:szCs w:val="44"/>
          <w:rtl/>
          <w:lang w:bidi="ar-SY"/>
        </w:rPr>
      </w:pPr>
      <w:r w:rsidRPr="003E089A">
        <w:rPr>
          <w:rFonts w:ascii="Sakkal Majalla" w:hAnsi="Sakkal Majalla" w:cs="Sakkal Majalla"/>
          <w:noProof/>
        </w:rPr>
        <mc:AlternateContent>
          <mc:Choice Requires="wps">
            <w:drawing>
              <wp:anchor distT="0" distB="0" distL="114300" distR="114300" simplePos="0" relativeHeight="252026880" behindDoc="0" locked="0" layoutInCell="1" allowOverlap="1" wp14:anchorId="0274193B" wp14:editId="192B9837">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7931FE0A" w14:textId="77777777" w:rsidR="005F43F4" w:rsidRPr="00DE31C3" w:rsidRDefault="005F43F4" w:rsidP="005F43F4">
                            <w:pPr>
                              <w:bidi w:val="0"/>
                              <w:jc w:val="center"/>
                              <w:rPr>
                                <w:rFonts w:ascii="Sakkal Majalla" w:eastAsia="GE Dinar One" w:hAnsi="Sakkal Majalla" w:cs="Sakkal Majalla"/>
                                <w:b/>
                                <w:bCs/>
                                <w:kern w:val="24"/>
                                <w:sz w:val="56"/>
                                <w:szCs w:val="56"/>
                                <w:lang w:bidi="ar-SY"/>
                              </w:rPr>
                            </w:pPr>
                            <w:r w:rsidRPr="00DE31C3">
                              <w:rPr>
                                <w:rFonts w:ascii="Sakkal Majalla" w:eastAsia="GE Dinar One" w:hAnsi="Sakkal Majalla" w:cs="Sakkal Majalla"/>
                                <w:b/>
                                <w:bCs/>
                                <w:kern w:val="24"/>
                                <w:sz w:val="56"/>
                                <w:szCs w:val="56"/>
                                <w:rtl/>
                                <w:lang w:bidi="ar-SY"/>
                              </w:rPr>
                              <w:t>دليل البرنامج</w:t>
                            </w:r>
                          </w:p>
                        </w:txbxContent>
                      </wps:txbx>
                      <wps:bodyPr wrap="square" rtlCol="0">
                        <a:spAutoFit/>
                      </wps:bodyPr>
                    </wps:wsp>
                  </a:graphicData>
                </a:graphic>
                <wp14:sizeRelH relativeFrom="margin">
                  <wp14:pctWidth>0</wp14:pctWidth>
                </wp14:sizeRelH>
              </wp:anchor>
            </w:drawing>
          </mc:Choice>
          <mc:Fallback>
            <w:pict>
              <v:shape w14:anchorId="0274193B" id="TextBox 34" o:spid="_x0000_s1054" type="#_x0000_t202" style="position:absolute;left:0;text-align:left;margin-left:0;margin-top:21.4pt;width:405.55pt;height:52.95pt;z-index:25202688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nhQEAAPACAAAOAAAAZHJzL2Uyb0RvYy54bWysUk1v2zAMvQ/YfxB0X+wETVYYcYptRXcZ&#10;tgFtf4AiS7EAS1RJJXb+/SglTYruNuxCSfx4fHzU+m7ygzgYJAehlfNZLYUJGjoXdq18fnr4dCsF&#10;JRU6NUAwrTwaknebjx/WY2zMAnoYOoOCQQI1Y2xln1Jsqop0b7yiGUQTOGgBvUr8xF3VoRoZ3Q/V&#10;oq5X1QjYRQRtiNh7fwrKTcG31uj0y1oySQytZG6pWCx2m221Watmhyr2Tp9pqH9g4ZUL3PQCda+S&#10;Ent0f0F5pxEIbJpp8BVY67QpM/A08/rdNI+9iqbMwuJQvMhE/w9W/zw8xt8o0vQVJl5gFmSM1BA7&#10;8zyTRZ9PZio4zhIeL7KZKQnNzuV8Wd/cLqXQHFt9XtyslhmmulZHpPTdgBf50krktRS11OEHpVPq&#10;a0puFuDBDUP2X6nkW5q2k3BdKxevNLfQHZn9yAtsJb3sFRopMA3foOw7g1H8sk8MWPpklFPNGZxl&#10;LUzPXyDv7e27ZF0/6uYPAAAA//8DAFBLAwQUAAYACAAAACEAGtB+ztsAAAAHAQAADwAAAGRycy9k&#10;b3ducmV2LnhtbEyPzU7DMBCE70i8g7VI3KiTqkAU4lQVPxIHLpRw38YmjojXUbxt0rdnOcFxNKOZ&#10;b6rtEgZ1clPqIxnIVxkoR220PXUGmo+XmwJUYiSLQyRn4OwSbOvLiwpLG2d6d6c9d0pKKJVowDOP&#10;pdap9S5gWsXRkXhfcQrIIqdO2wlnKQ+DXmfZnQ7Ykyx4HN2jd+33/hgMMNtdfm6eQ3r9XN6eZp+1&#10;t9gYc3217B5AsVv4Lwy/+IIOtTAd4pFsUoMBOcIGNmvhF7fI8xzUQWKb4h50Xen//PUPAAAA//8D&#10;AFBLAQItABQABgAIAAAAIQC2gziS/gAAAOEBAAATAAAAAAAAAAAAAAAAAAAAAABbQ29udGVudF9U&#10;eXBlc10ueG1sUEsBAi0AFAAGAAgAAAAhADj9If/WAAAAlAEAAAsAAAAAAAAAAAAAAAAALwEAAF9y&#10;ZWxzLy5yZWxzUEsBAi0AFAAGAAgAAAAhAH63caeFAQAA8AIAAA4AAAAAAAAAAAAAAAAALgIAAGRy&#10;cy9lMm9Eb2MueG1sUEsBAi0AFAAGAAgAAAAhABrQfs7bAAAABwEAAA8AAAAAAAAAAAAAAAAA3wMA&#10;AGRycy9kb3ducmV2LnhtbFBLBQYAAAAABAAEAPMAAADnBAAAAAA=&#10;" filled="f" stroked="f">
                <v:textbox style="mso-fit-shape-to-text:t">
                  <w:txbxContent>
                    <w:p w14:paraId="7931FE0A" w14:textId="77777777" w:rsidR="005F43F4" w:rsidRPr="00DE31C3" w:rsidRDefault="005F43F4" w:rsidP="005F43F4">
                      <w:pPr>
                        <w:bidi w:val="0"/>
                        <w:jc w:val="center"/>
                        <w:rPr>
                          <w:rFonts w:ascii="Sakkal Majalla" w:eastAsia="GE Dinar One" w:hAnsi="Sakkal Majalla" w:cs="Sakkal Majalla"/>
                          <w:b/>
                          <w:bCs/>
                          <w:kern w:val="24"/>
                          <w:sz w:val="56"/>
                          <w:szCs w:val="56"/>
                          <w:lang w:bidi="ar-SY"/>
                        </w:rPr>
                      </w:pPr>
                      <w:r w:rsidRPr="00DE31C3">
                        <w:rPr>
                          <w:rFonts w:ascii="Sakkal Majalla" w:eastAsia="GE Dinar One" w:hAnsi="Sakkal Majalla" w:cs="Sakkal Majalla"/>
                          <w:b/>
                          <w:bCs/>
                          <w:kern w:val="24"/>
                          <w:sz w:val="56"/>
                          <w:szCs w:val="56"/>
                          <w:rtl/>
                          <w:lang w:bidi="ar-SY"/>
                        </w:rPr>
                        <w:t>دليل البرنامج</w:t>
                      </w:r>
                    </w:p>
                  </w:txbxContent>
                </v:textbox>
                <w10:wrap anchorx="margin"/>
              </v:shape>
            </w:pict>
          </mc:Fallback>
        </mc:AlternateContent>
      </w:r>
    </w:p>
    <w:p w14:paraId="78661C1D" w14:textId="77777777" w:rsidR="00D80F3F" w:rsidRPr="003E089A" w:rsidRDefault="00D80F3F" w:rsidP="00D80F3F">
      <w:pPr>
        <w:rPr>
          <w:rFonts w:ascii="Sakkal Majalla" w:hAnsi="Sakkal Majalla" w:cs="Sakkal Majalla"/>
          <w:sz w:val="40"/>
          <w:szCs w:val="44"/>
          <w:rtl/>
          <w:lang w:bidi="ar-SY"/>
        </w:rPr>
      </w:pPr>
    </w:p>
    <w:p w14:paraId="207B005D" w14:textId="77777777" w:rsidR="00543DE2" w:rsidRPr="003E089A" w:rsidRDefault="00543DE2" w:rsidP="0046609B">
      <w:pPr>
        <w:spacing w:after="160" w:line="259" w:lineRule="auto"/>
        <w:jc w:val="left"/>
        <w:rPr>
          <w:rFonts w:ascii="Sakkal Majalla" w:hAnsi="Sakkal Majalla" w:cs="Sakkal Majalla"/>
          <w:b/>
          <w:bCs/>
          <w:color w:val="168489"/>
          <w:sz w:val="44"/>
          <w:szCs w:val="48"/>
          <w:rtl/>
        </w:rPr>
      </w:pPr>
    </w:p>
    <w:p w14:paraId="1C1D39BE" w14:textId="65023368" w:rsidR="0046609B" w:rsidRPr="003E089A" w:rsidRDefault="0046609B" w:rsidP="000B5C82">
      <w:pPr>
        <w:spacing w:after="160" w:line="259" w:lineRule="auto"/>
        <w:rPr>
          <w:rFonts w:ascii="Sakkal Majalla" w:hAnsi="Sakkal Majalla" w:cs="Sakkal Majalla"/>
          <w:b/>
          <w:bCs/>
          <w:color w:val="168489"/>
          <w:sz w:val="44"/>
          <w:szCs w:val="48"/>
          <w:rtl/>
        </w:rPr>
      </w:pPr>
      <w:r w:rsidRPr="003E089A">
        <w:rPr>
          <w:rFonts w:ascii="Sakkal Majalla" w:hAnsi="Sakkal Majalla" w:cs="Sakkal Majalla"/>
          <w:b/>
          <w:bCs/>
          <w:noProof/>
          <w:color w:val="0D0D0D" w:themeColor="text1" w:themeTint="F2"/>
          <w:sz w:val="48"/>
          <w:szCs w:val="48"/>
        </w:rPr>
        <w:drawing>
          <wp:anchor distT="0" distB="0" distL="114300" distR="114300" simplePos="0" relativeHeight="252028928" behindDoc="0" locked="0" layoutInCell="1" allowOverlap="1" wp14:anchorId="6E83262C" wp14:editId="71F91E8E">
            <wp:simplePos x="0" y="0"/>
            <wp:positionH relativeFrom="margin">
              <wp:align>right</wp:align>
            </wp:positionH>
            <wp:positionV relativeFrom="paragraph">
              <wp:posOffset>6350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3E089A">
        <w:rPr>
          <w:rFonts w:ascii="Sakkal Majalla" w:hAnsi="Sakkal Majalla" w:cs="Sakkal Majalla"/>
          <w:b/>
          <w:bCs/>
          <w:color w:val="168489"/>
          <w:sz w:val="44"/>
          <w:szCs w:val="48"/>
          <w:rtl/>
        </w:rPr>
        <w:t xml:space="preserve"> وصف البرنامج:</w:t>
      </w:r>
    </w:p>
    <w:p w14:paraId="6A279CC5" w14:textId="77777777" w:rsidR="00C87F1E" w:rsidRPr="00C87F1E" w:rsidRDefault="00C87F1E" w:rsidP="00C87F1E">
      <w:pPr>
        <w:spacing w:after="160" w:line="259" w:lineRule="auto"/>
        <w:rPr>
          <w:rFonts w:ascii="Sakkal Majalla" w:eastAsia="Times New Roman" w:hAnsi="Sakkal Majalla" w:cs="Sakkal Majalla"/>
          <w:b/>
          <w:bCs/>
          <w:color w:val="000000"/>
          <w:sz w:val="34"/>
          <w:szCs w:val="34"/>
        </w:rPr>
      </w:pPr>
      <w:r w:rsidRPr="00C87F1E">
        <w:rPr>
          <w:rFonts w:ascii="Sakkal Majalla" w:eastAsia="Times New Roman" w:hAnsi="Sakkal Majalla" w:cs="Sakkal Majalla"/>
          <w:b/>
          <w:bCs/>
          <w:color w:val="000000"/>
          <w:sz w:val="34"/>
          <w:szCs w:val="34"/>
          <w:rtl/>
        </w:rPr>
        <w:t>تقدم حقيبة إدارة العمليات وتحسين الإجراءات</w:t>
      </w:r>
      <w:r w:rsidRPr="00C87F1E">
        <w:rPr>
          <w:rFonts w:ascii="Sakkal Majalla" w:eastAsia="Times New Roman" w:hAnsi="Sakkal Majalla" w:cs="Sakkal Majalla"/>
          <w:b/>
          <w:bCs/>
          <w:color w:val="000000"/>
          <w:sz w:val="34"/>
          <w:szCs w:val="34"/>
        </w:rPr>
        <w:t xml:space="preserve"> (Operations Management and Process Improvement) </w:t>
      </w:r>
      <w:r w:rsidRPr="00C87F1E">
        <w:rPr>
          <w:rFonts w:ascii="Sakkal Majalla" w:eastAsia="Times New Roman" w:hAnsi="Sakkal Majalla" w:cs="Sakkal Majalla"/>
          <w:b/>
          <w:bCs/>
          <w:color w:val="000000"/>
          <w:sz w:val="34"/>
          <w:szCs w:val="34"/>
          <w:rtl/>
        </w:rPr>
        <w:t>برنامجًا تدريبيًا تطبيقيًا يمتد على مدار ثلاثة أيام بواقع 15 ساعة تدريبية، ويهدف إلى تزويد المشاركين بالمعارف والمهارات اللازمة لفهم العمليات المؤسسية وتحليل الإجراءات وتطويرها وفق منهجيات حديثة تركز على الكفاءة والجودة والتحسين المستمر. ويتناول البرنامج المفاهيم الأساسية لإدارة العمليات، وتصنيفها ومكوناتها، إلى جانب مهارات رسم خرائط العمليات وتوثيق الإجراءات باستخدام أدوات مثل</w:t>
      </w:r>
      <w:r w:rsidRPr="00C87F1E">
        <w:rPr>
          <w:rFonts w:ascii="Sakkal Majalla" w:eastAsia="Times New Roman" w:hAnsi="Sakkal Majalla" w:cs="Sakkal Majalla"/>
          <w:b/>
          <w:bCs/>
          <w:color w:val="000000"/>
          <w:sz w:val="34"/>
          <w:szCs w:val="34"/>
        </w:rPr>
        <w:t xml:space="preserve"> SIPOC </w:t>
      </w:r>
      <w:r w:rsidRPr="00C87F1E">
        <w:rPr>
          <w:rFonts w:ascii="Sakkal Majalla" w:eastAsia="Times New Roman" w:hAnsi="Sakkal Majalla" w:cs="Sakkal Majalla"/>
          <w:b/>
          <w:bCs/>
          <w:color w:val="000000"/>
          <w:sz w:val="34"/>
          <w:szCs w:val="34"/>
          <w:rtl/>
        </w:rPr>
        <w:t>و</w:t>
      </w:r>
      <w:r w:rsidRPr="00C87F1E">
        <w:rPr>
          <w:rFonts w:ascii="Sakkal Majalla" w:eastAsia="Times New Roman" w:hAnsi="Sakkal Majalla" w:cs="Sakkal Majalla"/>
          <w:b/>
          <w:bCs/>
          <w:color w:val="000000"/>
          <w:sz w:val="34"/>
          <w:szCs w:val="34"/>
        </w:rPr>
        <w:t>RACI</w:t>
      </w:r>
      <w:r w:rsidRPr="00C87F1E">
        <w:rPr>
          <w:rFonts w:ascii="Sakkal Majalla" w:eastAsia="Times New Roman" w:hAnsi="Sakkal Majalla" w:cs="Sakkal Majalla"/>
          <w:b/>
          <w:bCs/>
          <w:color w:val="000000"/>
          <w:sz w:val="34"/>
          <w:szCs w:val="34"/>
          <w:rtl/>
        </w:rPr>
        <w:t>، وتحليل تدفق العمل واكتشاف الاختناقات والتكرار ومصادر الهدر، بما يساعد المشاركين على تشخيص المشكلات التشغيلية وتحديد فرص التحسين ذات الأولوية</w:t>
      </w:r>
      <w:r w:rsidRPr="00C87F1E">
        <w:rPr>
          <w:rFonts w:ascii="Sakkal Majalla" w:eastAsia="Times New Roman" w:hAnsi="Sakkal Majalla" w:cs="Sakkal Majalla"/>
          <w:b/>
          <w:bCs/>
          <w:color w:val="000000"/>
          <w:sz w:val="34"/>
          <w:szCs w:val="34"/>
        </w:rPr>
        <w:t>.</w:t>
      </w:r>
    </w:p>
    <w:p w14:paraId="0CB60FD4" w14:textId="77777777" w:rsidR="00C87F1E" w:rsidRDefault="00C87F1E" w:rsidP="00C87F1E">
      <w:pPr>
        <w:spacing w:after="160" w:line="259" w:lineRule="auto"/>
        <w:rPr>
          <w:rFonts w:ascii="Sakkal Majalla" w:eastAsia="Times New Roman" w:hAnsi="Sakkal Majalla" w:cs="Sakkal Majalla"/>
          <w:b/>
          <w:bCs/>
          <w:color w:val="000000"/>
          <w:sz w:val="34"/>
          <w:szCs w:val="34"/>
          <w:rtl/>
        </w:rPr>
      </w:pPr>
      <w:r w:rsidRPr="00C87F1E">
        <w:rPr>
          <w:rFonts w:ascii="Sakkal Majalla" w:eastAsia="Times New Roman" w:hAnsi="Sakkal Majalla" w:cs="Sakkal Majalla"/>
          <w:b/>
          <w:bCs/>
          <w:color w:val="000000"/>
          <w:sz w:val="34"/>
          <w:szCs w:val="34"/>
          <w:rtl/>
        </w:rPr>
        <w:t>ويركز البرنامج كذلك على الجانب العملي لإعادة تصميم العمليات وتبسيط الإجراءات، وبناء مؤشرات الأداء وقياس الكفاءة والجودة والوقت والتكلفة، مع التعرف على فرص الرقمنة والأتمتة وتوظيف الذكاء الاصطناعي في تحليل العمليات ودعم القرارات. كما يتناول البرنامج أساليب تنفيذ مبادرات التحسين وإدارة التغيير وتطبيق دورة</w:t>
      </w:r>
      <w:r w:rsidRPr="00C87F1E">
        <w:rPr>
          <w:rFonts w:ascii="Sakkal Majalla" w:eastAsia="Times New Roman" w:hAnsi="Sakkal Majalla" w:cs="Sakkal Majalla"/>
          <w:b/>
          <w:bCs/>
          <w:color w:val="000000"/>
          <w:sz w:val="34"/>
          <w:szCs w:val="34"/>
        </w:rPr>
        <w:t xml:space="preserve"> PDCA </w:t>
      </w:r>
      <w:r w:rsidRPr="00C87F1E">
        <w:rPr>
          <w:rFonts w:ascii="Sakkal Majalla" w:eastAsia="Times New Roman" w:hAnsi="Sakkal Majalla" w:cs="Sakkal Majalla"/>
          <w:b/>
          <w:bCs/>
          <w:color w:val="000000"/>
          <w:sz w:val="34"/>
          <w:szCs w:val="34"/>
          <w:rtl/>
        </w:rPr>
        <w:t>لضمان استدامة النتائج، وينتهي بمشروع تطبيقي متكامل يتيح للمشاركين توظيف الأدوات والمنهجيات المكتسبة في تحسين إحدى العمليات المؤسسية، بما يسهم في رفع الكفاءة التشغيلية، وتقليل الهدر والتكاليف، وتحسين جودة الخدمات وتجربة المستفيد</w:t>
      </w:r>
      <w:r w:rsidRPr="00C87F1E">
        <w:rPr>
          <w:rFonts w:ascii="Sakkal Majalla" w:eastAsia="Times New Roman" w:hAnsi="Sakkal Majalla" w:cs="Sakkal Majalla"/>
          <w:b/>
          <w:bCs/>
          <w:color w:val="000000"/>
          <w:sz w:val="34"/>
          <w:szCs w:val="34"/>
        </w:rPr>
        <w:t>.</w:t>
      </w:r>
    </w:p>
    <w:p w14:paraId="67B72AAE" w14:textId="77777777" w:rsidR="00C87F1E" w:rsidRDefault="00C87F1E" w:rsidP="00C87F1E">
      <w:pPr>
        <w:spacing w:after="160" w:line="259" w:lineRule="auto"/>
        <w:rPr>
          <w:rFonts w:ascii="Sakkal Majalla" w:eastAsia="Times New Roman" w:hAnsi="Sakkal Majalla" w:cs="Sakkal Majalla"/>
          <w:b/>
          <w:bCs/>
          <w:color w:val="000000"/>
          <w:sz w:val="34"/>
          <w:szCs w:val="34"/>
          <w:rtl/>
        </w:rPr>
      </w:pPr>
    </w:p>
    <w:p w14:paraId="419CB014" w14:textId="77777777" w:rsidR="00C87F1E" w:rsidRDefault="00C87F1E" w:rsidP="00C87F1E">
      <w:pPr>
        <w:spacing w:after="160" w:line="259" w:lineRule="auto"/>
        <w:rPr>
          <w:rFonts w:ascii="Sakkal Majalla" w:eastAsia="Times New Roman" w:hAnsi="Sakkal Majalla" w:cs="Sakkal Majalla"/>
          <w:b/>
          <w:bCs/>
          <w:color w:val="000000"/>
          <w:sz w:val="34"/>
          <w:szCs w:val="34"/>
          <w:rtl/>
        </w:rPr>
      </w:pPr>
    </w:p>
    <w:p w14:paraId="4DED4C3C" w14:textId="77777777" w:rsidR="00C87F1E" w:rsidRDefault="00C87F1E" w:rsidP="00C87F1E">
      <w:pPr>
        <w:spacing w:after="160" w:line="259" w:lineRule="auto"/>
        <w:rPr>
          <w:rFonts w:ascii="Sakkal Majalla" w:eastAsia="Times New Roman" w:hAnsi="Sakkal Majalla" w:cs="Sakkal Majalla"/>
          <w:b/>
          <w:bCs/>
          <w:color w:val="000000"/>
          <w:sz w:val="34"/>
          <w:szCs w:val="34"/>
          <w:rtl/>
        </w:rPr>
      </w:pPr>
    </w:p>
    <w:p w14:paraId="475C2401" w14:textId="77777777" w:rsidR="00C87F1E" w:rsidRDefault="00C87F1E" w:rsidP="00C87F1E">
      <w:pPr>
        <w:spacing w:after="160" w:line="259" w:lineRule="auto"/>
        <w:rPr>
          <w:rFonts w:ascii="Sakkal Majalla" w:eastAsia="Times New Roman" w:hAnsi="Sakkal Majalla" w:cs="Sakkal Majalla"/>
          <w:b/>
          <w:bCs/>
          <w:color w:val="000000"/>
          <w:sz w:val="34"/>
          <w:szCs w:val="34"/>
          <w:rtl/>
        </w:rPr>
      </w:pPr>
    </w:p>
    <w:p w14:paraId="45D3EAE9" w14:textId="77777777" w:rsidR="00C87F1E" w:rsidRDefault="00C87F1E" w:rsidP="00C87F1E">
      <w:pPr>
        <w:spacing w:after="160" w:line="259" w:lineRule="auto"/>
        <w:rPr>
          <w:rFonts w:ascii="Sakkal Majalla" w:eastAsia="Times New Roman" w:hAnsi="Sakkal Majalla" w:cs="Sakkal Majalla"/>
          <w:b/>
          <w:bCs/>
          <w:color w:val="000000"/>
          <w:sz w:val="34"/>
          <w:szCs w:val="34"/>
          <w:rtl/>
        </w:rPr>
      </w:pPr>
    </w:p>
    <w:p w14:paraId="6D4F3064" w14:textId="77777777" w:rsidR="00C87F1E" w:rsidRDefault="00C87F1E" w:rsidP="00C87F1E">
      <w:pPr>
        <w:spacing w:after="160" w:line="259" w:lineRule="auto"/>
        <w:rPr>
          <w:rFonts w:ascii="Sakkal Majalla" w:eastAsia="Times New Roman" w:hAnsi="Sakkal Majalla" w:cs="Sakkal Majalla"/>
          <w:b/>
          <w:bCs/>
          <w:color w:val="000000"/>
          <w:sz w:val="34"/>
          <w:szCs w:val="34"/>
          <w:rtl/>
        </w:rPr>
      </w:pPr>
    </w:p>
    <w:p w14:paraId="352DF0B5" w14:textId="77777777" w:rsidR="00C87F1E" w:rsidRDefault="00C87F1E" w:rsidP="00C87F1E">
      <w:pPr>
        <w:spacing w:after="160" w:line="259" w:lineRule="auto"/>
        <w:rPr>
          <w:rFonts w:ascii="Sakkal Majalla" w:eastAsia="Times New Roman" w:hAnsi="Sakkal Majalla" w:cs="Sakkal Majalla"/>
          <w:b/>
          <w:bCs/>
          <w:color w:val="000000"/>
          <w:sz w:val="34"/>
          <w:szCs w:val="34"/>
          <w:rtl/>
        </w:rPr>
      </w:pPr>
    </w:p>
    <w:p w14:paraId="1FC441B7" w14:textId="77777777" w:rsidR="00C87F1E" w:rsidRPr="00C87F1E" w:rsidRDefault="00C87F1E" w:rsidP="00C87F1E">
      <w:pPr>
        <w:spacing w:after="160" w:line="259" w:lineRule="auto"/>
        <w:rPr>
          <w:rFonts w:ascii="Sakkal Majalla" w:eastAsia="Times New Roman" w:hAnsi="Sakkal Majalla" w:cs="Sakkal Majalla"/>
          <w:b/>
          <w:bCs/>
          <w:color w:val="000000"/>
          <w:sz w:val="34"/>
          <w:szCs w:val="34"/>
          <w:rtl/>
        </w:rPr>
      </w:pPr>
    </w:p>
    <w:p w14:paraId="63201A51" w14:textId="4B89FE81" w:rsidR="0046609B" w:rsidRPr="003E089A" w:rsidRDefault="0046609B" w:rsidP="00E5074F">
      <w:pPr>
        <w:spacing w:after="160" w:line="259" w:lineRule="auto"/>
        <w:ind w:left="836"/>
        <w:rPr>
          <w:rFonts w:ascii="Sakkal Majalla" w:hAnsi="Sakkal Majalla" w:cs="Sakkal Majalla"/>
          <w:b/>
          <w:bCs/>
          <w:color w:val="168489"/>
          <w:sz w:val="44"/>
          <w:szCs w:val="48"/>
          <w:rtl/>
        </w:rPr>
      </w:pPr>
      <w:r w:rsidRPr="003E089A">
        <w:rPr>
          <w:rFonts w:ascii="Sakkal Majalla" w:hAnsi="Sakkal Majalla" w:cs="Sakkal Majalla"/>
          <w:b/>
          <w:bCs/>
          <w:noProof/>
          <w:color w:val="168489"/>
          <w:sz w:val="44"/>
          <w:szCs w:val="48"/>
        </w:rPr>
        <w:drawing>
          <wp:anchor distT="0" distB="0" distL="114300" distR="114300" simplePos="0" relativeHeight="252029952" behindDoc="1" locked="0" layoutInCell="1" allowOverlap="1" wp14:anchorId="47A740C7" wp14:editId="4FEA7E39">
            <wp:simplePos x="0" y="0"/>
            <wp:positionH relativeFrom="margin">
              <wp:align>right</wp:align>
            </wp:positionH>
            <wp:positionV relativeFrom="paragraph">
              <wp:posOffset>8255</wp:posOffset>
            </wp:positionV>
            <wp:extent cx="461645" cy="461645"/>
            <wp:effectExtent l="0" t="0" r="0" b="0"/>
            <wp:wrapNone/>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Pr="003E089A">
        <w:rPr>
          <w:rFonts w:ascii="Sakkal Majalla" w:hAnsi="Sakkal Majalla" w:cs="Sakkal Majalla"/>
          <w:b/>
          <w:bCs/>
          <w:color w:val="168489"/>
          <w:sz w:val="44"/>
          <w:szCs w:val="48"/>
          <w:rtl/>
        </w:rPr>
        <w:t xml:space="preserve"> أهمية البرنامج:</w:t>
      </w:r>
    </w:p>
    <w:p w14:paraId="619E8FB5" w14:textId="77777777" w:rsidR="00F61EE3" w:rsidRPr="003E089A" w:rsidRDefault="00F61EE3" w:rsidP="000B5C82">
      <w:pPr>
        <w:spacing w:line="240" w:lineRule="auto"/>
        <w:rPr>
          <w:rFonts w:ascii="Sakkal Majalla" w:eastAsia="Times New Roman" w:hAnsi="Sakkal Majalla" w:cs="Sakkal Majalla"/>
          <w:b/>
          <w:bCs/>
          <w:color w:val="000000" w:themeColor="text1"/>
          <w:sz w:val="8"/>
          <w:szCs w:val="8"/>
          <w:rtl/>
        </w:rPr>
      </w:pPr>
    </w:p>
    <w:p w14:paraId="2F798447" w14:textId="4B6E138D" w:rsidR="009E1151" w:rsidRPr="00C87F1E" w:rsidRDefault="00C87F1E" w:rsidP="00C87F1E">
      <w:pPr>
        <w:spacing w:after="160" w:line="259" w:lineRule="auto"/>
        <w:rPr>
          <w:rFonts w:ascii="Sakkal Majalla" w:eastAsia="Times New Roman" w:hAnsi="Sakkal Majalla" w:cs="Sakkal Majalla"/>
          <w:b/>
          <w:bCs/>
          <w:color w:val="000000" w:themeColor="text1"/>
          <w:sz w:val="32"/>
          <w:rtl/>
          <w:lang w:val="en-GB"/>
        </w:rPr>
      </w:pPr>
      <w:r w:rsidRPr="00C87F1E">
        <w:rPr>
          <w:rFonts w:ascii="Sakkal Majalla" w:eastAsia="Times New Roman" w:hAnsi="Sakkal Majalla" w:cs="Sakkal Majalla"/>
          <w:b/>
          <w:bCs/>
          <w:color w:val="000000" w:themeColor="text1"/>
          <w:sz w:val="32"/>
          <w:rtl/>
        </w:rPr>
        <w:t>تتمثل أهمية برنامج إدارة العمليات وتحسين الإجراءات في تطوير قدرة المشاركين على تحليل العمليات وتبسيط الإجراءات واكتشاف الهدر والاختناقات، بما يسهم في خفض الوقت والتكلفة ورفع جودة الأداء والخدمات. كما يساعد البرنامج على توظيف مؤشرات الأداء والتحول الرقمي والأتمتة والذكاء الاصطناعي في دعم التحسين المستمر، وتعزيز الكفاءة التشغيلية وتحقيق التميز المؤسسي</w:t>
      </w:r>
      <w:r w:rsidRPr="00C87F1E">
        <w:rPr>
          <w:rFonts w:ascii="Sakkal Majalla" w:eastAsia="Times New Roman" w:hAnsi="Sakkal Majalla" w:cs="Sakkal Majalla"/>
          <w:b/>
          <w:bCs/>
          <w:color w:val="000000" w:themeColor="text1"/>
          <w:sz w:val="32"/>
        </w:rPr>
        <w:t>.</w:t>
      </w:r>
    </w:p>
    <w:p w14:paraId="34DF75B0" w14:textId="2D2CEC7F" w:rsidR="002C57E3" w:rsidRPr="003E089A" w:rsidRDefault="0046609B" w:rsidP="00666F87">
      <w:pPr>
        <w:spacing w:after="160" w:line="259" w:lineRule="auto"/>
        <w:rPr>
          <w:rFonts w:ascii="Sakkal Majalla" w:hAnsi="Sakkal Majalla" w:cs="Sakkal Majalla"/>
          <w:b/>
          <w:bCs/>
          <w:color w:val="168489"/>
          <w:sz w:val="44"/>
          <w:szCs w:val="48"/>
          <w:rtl/>
        </w:rPr>
      </w:pPr>
      <w:r w:rsidRPr="003E089A">
        <w:rPr>
          <w:rFonts w:ascii="Sakkal Majalla" w:hAnsi="Sakkal Majalla" w:cs="Sakkal Majalla"/>
          <w:b/>
          <w:bCs/>
          <w:color w:val="168489"/>
          <w:sz w:val="44"/>
          <w:szCs w:val="48"/>
          <w:rtl/>
        </w:rPr>
        <w:t>الهدف العام:</w:t>
      </w:r>
    </w:p>
    <w:p w14:paraId="76F96057" w14:textId="77777777" w:rsidR="00C87F1E" w:rsidRPr="00C87F1E" w:rsidRDefault="00C87F1E" w:rsidP="00C87F1E">
      <w:pPr>
        <w:spacing w:after="160" w:line="259" w:lineRule="auto"/>
        <w:rPr>
          <w:rFonts w:ascii="Sakkal Majalla" w:hAnsi="Sakkal Majalla" w:cs="Sakkal Majalla"/>
          <w:b/>
          <w:bCs/>
          <w:color w:val="000000" w:themeColor="text1"/>
          <w:sz w:val="34"/>
          <w:szCs w:val="34"/>
          <w:rtl/>
        </w:rPr>
      </w:pPr>
      <w:r w:rsidRPr="00C87F1E">
        <w:rPr>
          <w:rFonts w:ascii="Sakkal Majalla" w:hAnsi="Sakkal Majalla" w:cs="Sakkal Majalla"/>
          <w:b/>
          <w:bCs/>
          <w:color w:val="000000" w:themeColor="text1"/>
          <w:sz w:val="34"/>
          <w:szCs w:val="34"/>
          <w:rtl/>
        </w:rPr>
        <w:t>تمكين المشاركين من إدارة العمليات المؤسسية وتحليل الإجراءات وتبسيطها وإعادة تصميمها، باستخدام الأدوات والمنهجيات الحديثة؛ بما يسهم في رفع الكفاءة التشغيلية وتحسين الجودة وتقليل الوقت والتكلفة وتحقيق التحسين المستمر.</w:t>
      </w:r>
    </w:p>
    <w:p w14:paraId="5FF62650" w14:textId="605BE3F3" w:rsidR="00E5074F" w:rsidRPr="00E5074F" w:rsidRDefault="003B51C6" w:rsidP="009E1151">
      <w:pPr>
        <w:spacing w:after="160" w:line="240" w:lineRule="auto"/>
        <w:rPr>
          <w:rFonts w:ascii="Sakkal Majalla" w:hAnsi="Sakkal Majalla" w:cs="Sakkal Majalla"/>
          <w:b/>
          <w:bCs/>
          <w:color w:val="168489"/>
          <w:sz w:val="44"/>
          <w:szCs w:val="48"/>
          <w:rtl/>
        </w:rPr>
      </w:pPr>
      <w:r w:rsidRPr="00E5074F">
        <w:rPr>
          <w:rFonts w:ascii="Sakkal Majalla" w:hAnsi="Sakkal Majalla" w:cs="Sakkal Majalla"/>
          <w:b/>
          <w:bCs/>
          <w:noProof/>
          <w:color w:val="168489"/>
          <w:sz w:val="44"/>
          <w:szCs w:val="48"/>
        </w:rPr>
        <w:drawing>
          <wp:anchor distT="0" distB="0" distL="114300" distR="114300" simplePos="0" relativeHeight="252216320" behindDoc="0" locked="0" layoutInCell="1" allowOverlap="1" wp14:anchorId="2986C0D0" wp14:editId="319FC4CE">
            <wp:simplePos x="0" y="0"/>
            <wp:positionH relativeFrom="margin">
              <wp:posOffset>5411470</wp:posOffset>
            </wp:positionH>
            <wp:positionV relativeFrom="paragraph">
              <wp:posOffset>0</wp:posOffset>
            </wp:positionV>
            <wp:extent cx="387067" cy="387067"/>
            <wp:effectExtent l="0" t="0" r="0" b="0"/>
            <wp:wrapSquare wrapText="bothSides"/>
            <wp:docPr id="1400427845"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E5074F">
        <w:rPr>
          <w:rFonts w:ascii="Sakkal Majalla" w:hAnsi="Sakkal Majalla" w:cs="Sakkal Majalla"/>
          <w:b/>
          <w:bCs/>
          <w:color w:val="168489"/>
          <w:sz w:val="44"/>
          <w:szCs w:val="48"/>
          <w:rtl/>
        </w:rPr>
        <w:t xml:space="preserve"> الأهداف التفصيلية:</w:t>
      </w:r>
    </w:p>
    <w:p w14:paraId="67950793" w14:textId="77777777" w:rsidR="00C87F1E" w:rsidRPr="00C87F1E" w:rsidRDefault="00C87F1E">
      <w:pPr>
        <w:numPr>
          <w:ilvl w:val="0"/>
          <w:numId w:val="1"/>
        </w:numPr>
        <w:spacing w:line="240" w:lineRule="auto"/>
        <w:contextualSpacing/>
        <w:jc w:val="left"/>
        <w:rPr>
          <w:rFonts w:ascii="Sakkal Majalla" w:eastAsia="Times New Roman" w:hAnsi="Sakkal Majalla" w:cs="Sakkal Majalla"/>
          <w:b/>
          <w:bCs/>
          <w:color w:val="000000"/>
          <w:sz w:val="48"/>
          <w:szCs w:val="36"/>
          <w:rtl/>
        </w:rPr>
      </w:pPr>
      <w:r w:rsidRPr="00C87F1E">
        <w:rPr>
          <w:rFonts w:ascii="Sakkal Majalla" w:eastAsia="Times New Roman" w:hAnsi="Sakkal Majalla" w:cs="Sakkal Majalla"/>
          <w:b/>
          <w:bCs/>
          <w:color w:val="000000"/>
          <w:sz w:val="48"/>
          <w:szCs w:val="36"/>
          <w:rtl/>
        </w:rPr>
        <w:t>التعرف على المفاهيم الحديثة لإدارة العمليات والإجراءات المؤسسية.</w:t>
      </w:r>
    </w:p>
    <w:p w14:paraId="5B50826B" w14:textId="77777777" w:rsidR="00C87F1E" w:rsidRPr="00C87F1E" w:rsidRDefault="00C87F1E">
      <w:pPr>
        <w:numPr>
          <w:ilvl w:val="0"/>
          <w:numId w:val="1"/>
        </w:numPr>
        <w:spacing w:line="240" w:lineRule="auto"/>
        <w:contextualSpacing/>
        <w:jc w:val="left"/>
        <w:rPr>
          <w:rFonts w:ascii="Sakkal Majalla" w:eastAsia="Times New Roman" w:hAnsi="Sakkal Majalla" w:cs="Sakkal Majalla"/>
          <w:b/>
          <w:bCs/>
          <w:color w:val="000000"/>
          <w:sz w:val="48"/>
          <w:szCs w:val="36"/>
          <w:rtl/>
        </w:rPr>
      </w:pPr>
      <w:r w:rsidRPr="00C87F1E">
        <w:rPr>
          <w:rFonts w:ascii="Sakkal Majalla" w:eastAsia="Times New Roman" w:hAnsi="Sakkal Majalla" w:cs="Sakkal Majalla"/>
          <w:b/>
          <w:bCs/>
          <w:color w:val="000000"/>
          <w:sz w:val="48"/>
          <w:szCs w:val="36"/>
          <w:rtl/>
        </w:rPr>
        <w:t>رسم خرائط العمليات وتوثيق الإجراءات وتحليل تدفق العمل.</w:t>
      </w:r>
    </w:p>
    <w:p w14:paraId="3AA831EA" w14:textId="77777777" w:rsidR="00C87F1E" w:rsidRPr="00C87F1E" w:rsidRDefault="00C87F1E">
      <w:pPr>
        <w:numPr>
          <w:ilvl w:val="0"/>
          <w:numId w:val="1"/>
        </w:numPr>
        <w:spacing w:line="240" w:lineRule="auto"/>
        <w:contextualSpacing/>
        <w:jc w:val="left"/>
        <w:rPr>
          <w:rFonts w:ascii="Sakkal Majalla" w:eastAsia="Times New Roman" w:hAnsi="Sakkal Majalla" w:cs="Sakkal Majalla"/>
          <w:b/>
          <w:bCs/>
          <w:color w:val="000000"/>
          <w:sz w:val="48"/>
          <w:szCs w:val="36"/>
          <w:rtl/>
        </w:rPr>
      </w:pPr>
      <w:r w:rsidRPr="00C87F1E">
        <w:rPr>
          <w:rFonts w:ascii="Sakkal Majalla" w:eastAsia="Times New Roman" w:hAnsi="Sakkal Majalla" w:cs="Sakkal Majalla"/>
          <w:b/>
          <w:bCs/>
          <w:color w:val="000000"/>
          <w:sz w:val="48"/>
          <w:szCs w:val="36"/>
          <w:rtl/>
        </w:rPr>
        <w:t>تشخيص الاختناقات ومصادر الهدر وأسباب ضعف الأداء.</w:t>
      </w:r>
    </w:p>
    <w:p w14:paraId="618FBF30" w14:textId="77777777" w:rsidR="00C87F1E" w:rsidRPr="00C87F1E" w:rsidRDefault="00C87F1E">
      <w:pPr>
        <w:numPr>
          <w:ilvl w:val="0"/>
          <w:numId w:val="1"/>
        </w:numPr>
        <w:spacing w:line="240" w:lineRule="auto"/>
        <w:contextualSpacing/>
        <w:jc w:val="left"/>
        <w:rPr>
          <w:rFonts w:ascii="Sakkal Majalla" w:eastAsia="Times New Roman" w:hAnsi="Sakkal Majalla" w:cs="Sakkal Majalla"/>
          <w:b/>
          <w:bCs/>
          <w:color w:val="000000"/>
          <w:sz w:val="48"/>
          <w:szCs w:val="36"/>
          <w:rtl/>
        </w:rPr>
      </w:pPr>
      <w:r w:rsidRPr="00C87F1E">
        <w:rPr>
          <w:rFonts w:ascii="Sakkal Majalla" w:eastAsia="Times New Roman" w:hAnsi="Sakkal Majalla" w:cs="Sakkal Majalla"/>
          <w:b/>
          <w:bCs/>
          <w:color w:val="000000"/>
          <w:sz w:val="48"/>
          <w:szCs w:val="36"/>
          <w:rtl/>
        </w:rPr>
        <w:t>تطبيق أدوات تبسيط الإجراءات وإعادة تصميم العمليات.</w:t>
      </w:r>
    </w:p>
    <w:p w14:paraId="62A684D4" w14:textId="77777777" w:rsidR="00C87F1E" w:rsidRPr="00C87F1E" w:rsidRDefault="00C87F1E">
      <w:pPr>
        <w:numPr>
          <w:ilvl w:val="0"/>
          <w:numId w:val="1"/>
        </w:numPr>
        <w:spacing w:line="240" w:lineRule="auto"/>
        <w:contextualSpacing/>
        <w:jc w:val="left"/>
        <w:rPr>
          <w:rFonts w:ascii="Sakkal Majalla" w:eastAsia="Times New Roman" w:hAnsi="Sakkal Majalla" w:cs="Sakkal Majalla"/>
          <w:b/>
          <w:bCs/>
          <w:color w:val="000000"/>
          <w:sz w:val="48"/>
          <w:szCs w:val="36"/>
          <w:rtl/>
        </w:rPr>
      </w:pPr>
      <w:r w:rsidRPr="00C87F1E">
        <w:rPr>
          <w:rFonts w:ascii="Sakkal Majalla" w:eastAsia="Times New Roman" w:hAnsi="Sakkal Majalla" w:cs="Sakkal Majalla"/>
          <w:b/>
          <w:bCs/>
          <w:color w:val="000000"/>
          <w:sz w:val="48"/>
          <w:szCs w:val="36"/>
          <w:rtl/>
        </w:rPr>
        <w:t>بناء مؤشرات أداء لقياس كفاءة العمليات وجودتها.</w:t>
      </w:r>
    </w:p>
    <w:p w14:paraId="2942A48A" w14:textId="77777777" w:rsidR="00C87F1E" w:rsidRPr="00C87F1E" w:rsidRDefault="00C87F1E">
      <w:pPr>
        <w:numPr>
          <w:ilvl w:val="0"/>
          <w:numId w:val="1"/>
        </w:numPr>
        <w:spacing w:line="240" w:lineRule="auto"/>
        <w:contextualSpacing/>
        <w:jc w:val="left"/>
        <w:rPr>
          <w:rFonts w:ascii="Sakkal Majalla" w:eastAsia="Times New Roman" w:hAnsi="Sakkal Majalla" w:cs="Sakkal Majalla"/>
          <w:b/>
          <w:bCs/>
          <w:color w:val="000000"/>
          <w:sz w:val="48"/>
          <w:szCs w:val="36"/>
          <w:rtl/>
        </w:rPr>
      </w:pPr>
      <w:r w:rsidRPr="00C87F1E">
        <w:rPr>
          <w:rFonts w:ascii="Sakkal Majalla" w:eastAsia="Times New Roman" w:hAnsi="Sakkal Majalla" w:cs="Sakkal Majalla"/>
          <w:b/>
          <w:bCs/>
          <w:color w:val="000000"/>
          <w:sz w:val="48"/>
          <w:szCs w:val="36"/>
          <w:rtl/>
        </w:rPr>
        <w:t>إعداد خطة متكاملة لتنفيذ التحسين وضمان استدامة نتائجه.</w:t>
      </w:r>
    </w:p>
    <w:p w14:paraId="686BF15C" w14:textId="77777777" w:rsidR="00E5074F" w:rsidRDefault="00E5074F" w:rsidP="00E5074F">
      <w:pPr>
        <w:spacing w:after="160" w:line="240" w:lineRule="auto"/>
        <w:contextualSpacing/>
        <w:jc w:val="left"/>
        <w:rPr>
          <w:rFonts w:ascii="Sakkal Majalla" w:eastAsia="Times New Roman" w:hAnsi="Sakkal Majalla" w:cs="Sakkal Majalla"/>
          <w:b/>
          <w:bCs/>
          <w:color w:val="000000" w:themeColor="text1"/>
          <w:sz w:val="36"/>
          <w:szCs w:val="36"/>
          <w:rtl/>
        </w:rPr>
      </w:pPr>
    </w:p>
    <w:p w14:paraId="69BF312B" w14:textId="77777777" w:rsidR="009E1151" w:rsidRDefault="009E1151" w:rsidP="00E5074F">
      <w:pPr>
        <w:spacing w:after="160" w:line="240" w:lineRule="auto"/>
        <w:contextualSpacing/>
        <w:jc w:val="left"/>
        <w:rPr>
          <w:rFonts w:ascii="Sakkal Majalla" w:eastAsia="Times New Roman" w:hAnsi="Sakkal Majalla" w:cs="Sakkal Majalla"/>
          <w:b/>
          <w:bCs/>
          <w:color w:val="000000" w:themeColor="text1"/>
          <w:sz w:val="36"/>
          <w:szCs w:val="36"/>
          <w:rtl/>
        </w:rPr>
      </w:pPr>
    </w:p>
    <w:p w14:paraId="1B2028C5" w14:textId="3E7CF341" w:rsidR="009E1151" w:rsidRPr="003B51C6" w:rsidRDefault="009E1151" w:rsidP="00E5074F">
      <w:pPr>
        <w:spacing w:after="160" w:line="240" w:lineRule="auto"/>
        <w:contextualSpacing/>
        <w:jc w:val="left"/>
        <w:rPr>
          <w:rFonts w:ascii="Sakkal Majalla" w:eastAsia="Times New Roman" w:hAnsi="Sakkal Majalla" w:cs="Sakkal Majalla"/>
          <w:b/>
          <w:bCs/>
          <w:color w:val="000000" w:themeColor="text1"/>
          <w:sz w:val="36"/>
          <w:szCs w:val="36"/>
          <w:rtl/>
        </w:rPr>
        <w:sectPr w:rsidR="009E1151" w:rsidRPr="003B51C6" w:rsidSect="005E1791">
          <w:headerReference w:type="default" r:id="rId18"/>
          <w:pgSz w:w="11906" w:h="16838" w:code="9"/>
          <w:pgMar w:top="1440" w:right="1440" w:bottom="1440" w:left="1440" w:header="720" w:footer="397" w:gutter="0"/>
          <w:pgNumType w:start="1"/>
          <w:cols w:space="720"/>
          <w:docGrid w:linePitch="381"/>
        </w:sectPr>
      </w:pPr>
    </w:p>
    <w:p w14:paraId="7339E767" w14:textId="4A27A082" w:rsidR="0046609B" w:rsidRPr="00B67558" w:rsidRDefault="000B5C82" w:rsidP="00B67558">
      <w:pPr>
        <w:rPr>
          <w:rFonts w:ascii="Sakkal Majalla" w:eastAsia="Times New Roman" w:hAnsi="Sakkal Majalla" w:cs="Sakkal Majalla"/>
          <w:b/>
          <w:bCs/>
          <w:color w:val="000000" w:themeColor="text1"/>
          <w:sz w:val="34"/>
          <w:szCs w:val="34"/>
          <w:rtl/>
        </w:rPr>
      </w:pPr>
      <w:r w:rsidRPr="003E089A">
        <w:rPr>
          <w:noProof/>
          <w:color w:val="168489"/>
        </w:rPr>
        <w:lastRenderedPageBreak/>
        <w:drawing>
          <wp:anchor distT="0" distB="0" distL="114300" distR="114300" simplePos="0" relativeHeight="251648512" behindDoc="0" locked="0" layoutInCell="1" allowOverlap="1" wp14:anchorId="5CE5DC12" wp14:editId="0D3D7516">
            <wp:simplePos x="0" y="0"/>
            <wp:positionH relativeFrom="margin">
              <wp:posOffset>5523230</wp:posOffset>
            </wp:positionH>
            <wp:positionV relativeFrom="paragraph">
              <wp:posOffset>4445</wp:posOffset>
            </wp:positionV>
            <wp:extent cx="431800" cy="43180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margin">
              <wp14:pctWidth>0</wp14:pctWidth>
            </wp14:sizeRelH>
            <wp14:sizeRelV relativeFrom="margin">
              <wp14:pctHeight>0</wp14:pctHeight>
            </wp14:sizeRelV>
          </wp:anchor>
        </w:drawing>
      </w:r>
      <w:r w:rsidR="0046609B" w:rsidRPr="00B67558">
        <w:rPr>
          <w:rFonts w:ascii="Sakkal Majalla" w:hAnsi="Sakkal Majalla" w:cs="Sakkal Majalla"/>
          <w:b/>
          <w:bCs/>
          <w:color w:val="168489"/>
          <w:sz w:val="44"/>
          <w:szCs w:val="48"/>
          <w:rtl/>
        </w:rPr>
        <w:t>الفئة المستهدفة:</w:t>
      </w:r>
    </w:p>
    <w:p w14:paraId="0FB4C464" w14:textId="77777777" w:rsidR="00C87F1E" w:rsidRPr="00C87F1E" w:rsidRDefault="00C87F1E">
      <w:pPr>
        <w:pStyle w:val="a5"/>
        <w:numPr>
          <w:ilvl w:val="0"/>
          <w:numId w:val="2"/>
        </w:numPr>
        <w:spacing w:line="240" w:lineRule="auto"/>
        <w:jc w:val="both"/>
        <w:rPr>
          <w:rFonts w:ascii="Sakkal Majalla" w:eastAsia="Times New Roman" w:hAnsi="Sakkal Majalla" w:cs="Sakkal Majalla"/>
          <w:b/>
          <w:bCs/>
          <w:color w:val="000000"/>
          <w:sz w:val="36"/>
          <w:szCs w:val="36"/>
          <w:rtl/>
        </w:rPr>
      </w:pPr>
      <w:r w:rsidRPr="00C87F1E">
        <w:rPr>
          <w:rFonts w:ascii="Sakkal Majalla" w:eastAsia="Times New Roman" w:hAnsi="Sakkal Majalla" w:cs="Sakkal Majalla"/>
          <w:b/>
          <w:bCs/>
          <w:color w:val="000000"/>
          <w:sz w:val="36"/>
          <w:szCs w:val="36"/>
          <w:rtl/>
        </w:rPr>
        <w:t>مديرو الإدارات ورؤساء الأقسام والمشرفون.</w:t>
      </w:r>
    </w:p>
    <w:p w14:paraId="24DEDAAA" w14:textId="77777777" w:rsidR="00C87F1E" w:rsidRPr="00C87F1E" w:rsidRDefault="00C87F1E">
      <w:pPr>
        <w:pStyle w:val="a5"/>
        <w:numPr>
          <w:ilvl w:val="0"/>
          <w:numId w:val="2"/>
        </w:numPr>
        <w:spacing w:line="240" w:lineRule="auto"/>
        <w:jc w:val="both"/>
        <w:rPr>
          <w:rFonts w:ascii="Sakkal Majalla" w:eastAsia="Times New Roman" w:hAnsi="Sakkal Majalla" w:cs="Sakkal Majalla"/>
          <w:b/>
          <w:bCs/>
          <w:color w:val="000000"/>
          <w:sz w:val="36"/>
          <w:szCs w:val="36"/>
          <w:rtl/>
        </w:rPr>
      </w:pPr>
      <w:r w:rsidRPr="00C87F1E">
        <w:rPr>
          <w:rFonts w:ascii="Sakkal Majalla" w:eastAsia="Times New Roman" w:hAnsi="Sakkal Majalla" w:cs="Sakkal Majalla"/>
          <w:b/>
          <w:bCs/>
          <w:color w:val="000000"/>
          <w:sz w:val="36"/>
          <w:szCs w:val="36"/>
          <w:rtl/>
        </w:rPr>
        <w:t>مسؤولو إدارة العمليات وتطوير الإجراءات.</w:t>
      </w:r>
    </w:p>
    <w:p w14:paraId="1477774A" w14:textId="77777777" w:rsidR="00C87F1E" w:rsidRPr="00C87F1E" w:rsidRDefault="00C87F1E">
      <w:pPr>
        <w:pStyle w:val="a5"/>
        <w:numPr>
          <w:ilvl w:val="0"/>
          <w:numId w:val="2"/>
        </w:numPr>
        <w:spacing w:line="240" w:lineRule="auto"/>
        <w:jc w:val="both"/>
        <w:rPr>
          <w:rFonts w:ascii="Sakkal Majalla" w:eastAsia="Times New Roman" w:hAnsi="Sakkal Majalla" w:cs="Sakkal Majalla"/>
          <w:b/>
          <w:bCs/>
          <w:color w:val="000000"/>
          <w:sz w:val="36"/>
          <w:szCs w:val="36"/>
          <w:rtl/>
        </w:rPr>
      </w:pPr>
      <w:r w:rsidRPr="00C87F1E">
        <w:rPr>
          <w:rFonts w:ascii="Sakkal Majalla" w:eastAsia="Times New Roman" w:hAnsi="Sakkal Majalla" w:cs="Sakkal Majalla"/>
          <w:b/>
          <w:bCs/>
          <w:color w:val="000000"/>
          <w:sz w:val="36"/>
          <w:szCs w:val="36"/>
          <w:rtl/>
        </w:rPr>
        <w:t>موظفو الجودة والتميز المؤسسي.</w:t>
      </w:r>
    </w:p>
    <w:p w14:paraId="462808F4" w14:textId="77777777" w:rsidR="00C87F1E" w:rsidRPr="00C87F1E" w:rsidRDefault="00C87F1E">
      <w:pPr>
        <w:pStyle w:val="a5"/>
        <w:numPr>
          <w:ilvl w:val="0"/>
          <w:numId w:val="2"/>
        </w:numPr>
        <w:spacing w:line="240" w:lineRule="auto"/>
        <w:jc w:val="both"/>
        <w:rPr>
          <w:rFonts w:ascii="Sakkal Majalla" w:eastAsia="Times New Roman" w:hAnsi="Sakkal Majalla" w:cs="Sakkal Majalla"/>
          <w:b/>
          <w:bCs/>
          <w:color w:val="000000"/>
          <w:sz w:val="36"/>
          <w:szCs w:val="36"/>
          <w:rtl/>
        </w:rPr>
      </w:pPr>
      <w:r w:rsidRPr="00C87F1E">
        <w:rPr>
          <w:rFonts w:ascii="Sakkal Majalla" w:eastAsia="Times New Roman" w:hAnsi="Sakkal Majalla" w:cs="Sakkal Majalla"/>
          <w:b/>
          <w:bCs/>
          <w:color w:val="000000"/>
          <w:sz w:val="36"/>
          <w:szCs w:val="36"/>
          <w:rtl/>
        </w:rPr>
        <w:t>محللو الأعمال والعمليات.</w:t>
      </w:r>
    </w:p>
    <w:p w14:paraId="08EC65E4" w14:textId="77777777" w:rsidR="00C87F1E" w:rsidRPr="00C87F1E" w:rsidRDefault="00C87F1E">
      <w:pPr>
        <w:pStyle w:val="a5"/>
        <w:numPr>
          <w:ilvl w:val="0"/>
          <w:numId w:val="2"/>
        </w:numPr>
        <w:spacing w:line="240" w:lineRule="auto"/>
        <w:jc w:val="both"/>
        <w:rPr>
          <w:rFonts w:ascii="Sakkal Majalla" w:eastAsia="Times New Roman" w:hAnsi="Sakkal Majalla" w:cs="Sakkal Majalla"/>
          <w:b/>
          <w:bCs/>
          <w:color w:val="000000"/>
          <w:sz w:val="36"/>
          <w:szCs w:val="36"/>
          <w:rtl/>
        </w:rPr>
      </w:pPr>
      <w:r w:rsidRPr="00C87F1E">
        <w:rPr>
          <w:rFonts w:ascii="Sakkal Majalla" w:eastAsia="Times New Roman" w:hAnsi="Sakkal Majalla" w:cs="Sakkal Majalla"/>
          <w:b/>
          <w:bCs/>
          <w:color w:val="000000"/>
          <w:sz w:val="36"/>
          <w:szCs w:val="36"/>
          <w:rtl/>
        </w:rPr>
        <w:t>موظفو التخطيط والتطوير المؤسسي.</w:t>
      </w:r>
    </w:p>
    <w:p w14:paraId="700D88DC" w14:textId="77777777" w:rsidR="00C87F1E" w:rsidRPr="00C87F1E" w:rsidRDefault="00C87F1E">
      <w:pPr>
        <w:pStyle w:val="a5"/>
        <w:numPr>
          <w:ilvl w:val="0"/>
          <w:numId w:val="2"/>
        </w:numPr>
        <w:spacing w:line="240" w:lineRule="auto"/>
        <w:jc w:val="both"/>
        <w:rPr>
          <w:rFonts w:ascii="Sakkal Majalla" w:eastAsia="Times New Roman" w:hAnsi="Sakkal Majalla" w:cs="Sakkal Majalla"/>
          <w:b/>
          <w:bCs/>
          <w:color w:val="000000"/>
          <w:sz w:val="36"/>
          <w:szCs w:val="36"/>
          <w:rtl/>
        </w:rPr>
      </w:pPr>
      <w:r w:rsidRPr="00C87F1E">
        <w:rPr>
          <w:rFonts w:ascii="Sakkal Majalla" w:eastAsia="Times New Roman" w:hAnsi="Sakkal Majalla" w:cs="Sakkal Majalla"/>
          <w:b/>
          <w:bCs/>
          <w:color w:val="000000"/>
          <w:sz w:val="36"/>
          <w:szCs w:val="36"/>
          <w:rtl/>
        </w:rPr>
        <w:t>مسؤولو التحول الرقمي والأتمتة.</w:t>
      </w:r>
    </w:p>
    <w:p w14:paraId="52484021" w14:textId="77777777" w:rsidR="00C87F1E" w:rsidRPr="00C87F1E" w:rsidRDefault="00C87F1E">
      <w:pPr>
        <w:pStyle w:val="a5"/>
        <w:numPr>
          <w:ilvl w:val="0"/>
          <w:numId w:val="2"/>
        </w:numPr>
        <w:spacing w:line="240" w:lineRule="auto"/>
        <w:jc w:val="both"/>
        <w:rPr>
          <w:rFonts w:ascii="Sakkal Majalla" w:eastAsia="Times New Roman" w:hAnsi="Sakkal Majalla" w:cs="Sakkal Majalla"/>
          <w:b/>
          <w:bCs/>
          <w:color w:val="000000"/>
          <w:sz w:val="36"/>
          <w:szCs w:val="36"/>
          <w:rtl/>
        </w:rPr>
      </w:pPr>
      <w:r w:rsidRPr="00C87F1E">
        <w:rPr>
          <w:rFonts w:ascii="Sakkal Majalla" w:eastAsia="Times New Roman" w:hAnsi="Sakkal Majalla" w:cs="Sakkal Majalla"/>
          <w:b/>
          <w:bCs/>
          <w:color w:val="000000"/>
          <w:sz w:val="36"/>
          <w:szCs w:val="36"/>
          <w:rtl/>
        </w:rPr>
        <w:t>موظفو التدقيق والرقابة الداخلية.</w:t>
      </w:r>
    </w:p>
    <w:p w14:paraId="38D11485" w14:textId="77777777" w:rsidR="00C87F1E" w:rsidRPr="00C87F1E" w:rsidRDefault="00C87F1E">
      <w:pPr>
        <w:pStyle w:val="a5"/>
        <w:numPr>
          <w:ilvl w:val="0"/>
          <w:numId w:val="2"/>
        </w:numPr>
        <w:spacing w:line="240" w:lineRule="auto"/>
        <w:jc w:val="both"/>
        <w:rPr>
          <w:rFonts w:ascii="Sakkal Majalla" w:eastAsia="Times New Roman" w:hAnsi="Sakkal Majalla" w:cs="Sakkal Majalla"/>
          <w:b/>
          <w:bCs/>
          <w:color w:val="000000"/>
          <w:sz w:val="36"/>
          <w:szCs w:val="36"/>
        </w:rPr>
      </w:pPr>
      <w:r w:rsidRPr="00C87F1E">
        <w:rPr>
          <w:rFonts w:ascii="Sakkal Majalla" w:eastAsia="Times New Roman" w:hAnsi="Sakkal Majalla" w:cs="Sakkal Majalla"/>
          <w:b/>
          <w:bCs/>
          <w:color w:val="000000"/>
          <w:sz w:val="36"/>
          <w:szCs w:val="36"/>
          <w:rtl/>
        </w:rPr>
        <w:t>العاملون في إدارات خدمة العملاء وتجربة المستفيد.</w:t>
      </w:r>
    </w:p>
    <w:p w14:paraId="58910319" w14:textId="77777777" w:rsidR="009E1151" w:rsidRPr="00C87F1E" w:rsidRDefault="009E1151" w:rsidP="009E1151">
      <w:pPr>
        <w:spacing w:after="160" w:line="240" w:lineRule="auto"/>
        <w:ind w:left="360"/>
        <w:contextualSpacing/>
        <w:jc w:val="both"/>
        <w:rPr>
          <w:rFonts w:ascii="Sakkal Majalla" w:eastAsia="Times New Roman" w:hAnsi="Sakkal Majalla" w:cs="Sakkal Majalla"/>
          <w:b/>
          <w:bCs/>
          <w:color w:val="000000" w:themeColor="text1"/>
          <w:sz w:val="36"/>
          <w:szCs w:val="36"/>
          <w:rtl/>
        </w:rPr>
      </w:pPr>
    </w:p>
    <w:p w14:paraId="7A339B80" w14:textId="3EF1634F" w:rsidR="0046609B" w:rsidRPr="003E089A" w:rsidRDefault="00C35ED7" w:rsidP="00A97CAB">
      <w:pPr>
        <w:spacing w:after="160" w:line="259" w:lineRule="auto"/>
        <w:ind w:left="360"/>
        <w:jc w:val="left"/>
        <w:rPr>
          <w:rFonts w:ascii="Sakkal Majalla" w:hAnsi="Sakkal Majalla" w:cs="Sakkal Majalla"/>
          <w:b/>
          <w:bCs/>
          <w:color w:val="168489"/>
          <w:sz w:val="44"/>
          <w:szCs w:val="48"/>
          <w:rtl/>
        </w:rPr>
      </w:pPr>
      <w:r w:rsidRPr="003E089A">
        <w:rPr>
          <w:rFonts w:ascii="Sakkal Majalla" w:hAnsi="Sakkal Majalla" w:cs="Sakkal Majalla"/>
          <w:b/>
          <w:bCs/>
          <w:noProof/>
          <w:color w:val="168489"/>
          <w:sz w:val="44"/>
          <w:szCs w:val="48"/>
        </w:rPr>
        <w:drawing>
          <wp:anchor distT="0" distB="0" distL="114300" distR="114300" simplePos="0" relativeHeight="251651584" behindDoc="0" locked="0" layoutInCell="1" allowOverlap="1" wp14:anchorId="0B0C5DC3" wp14:editId="65AC68FB">
            <wp:simplePos x="0" y="0"/>
            <wp:positionH relativeFrom="margin">
              <wp:align>right</wp:align>
            </wp:positionH>
            <wp:positionV relativeFrom="paragraph">
              <wp:posOffset>66040</wp:posOffset>
            </wp:positionV>
            <wp:extent cx="361950" cy="36195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46609B" w:rsidRPr="003E089A">
        <w:rPr>
          <w:rFonts w:ascii="Sakkal Majalla" w:hAnsi="Sakkal Majalla" w:cs="Sakkal Majalla"/>
          <w:b/>
          <w:bCs/>
          <w:color w:val="168489"/>
          <w:sz w:val="44"/>
          <w:szCs w:val="48"/>
          <w:rtl/>
        </w:rPr>
        <w:t>مدة البرنامج:</w:t>
      </w:r>
    </w:p>
    <w:p w14:paraId="28E16AD2" w14:textId="7650DF13" w:rsidR="0046609B" w:rsidRPr="003E089A" w:rsidRDefault="00C87F1E" w:rsidP="00396F3B">
      <w:pPr>
        <w:shd w:val="clear" w:color="auto" w:fill="F2F2F2" w:themeFill="background1" w:themeFillShade="F2"/>
        <w:spacing w:line="240" w:lineRule="auto"/>
        <w:jc w:val="center"/>
        <w:rPr>
          <w:rFonts w:ascii="Sakkal Majalla" w:hAnsi="Sakkal Majalla" w:cs="Sakkal Majalla"/>
          <w:bCs/>
          <w:color w:val="34999E"/>
          <w:sz w:val="36"/>
          <w:szCs w:val="36"/>
          <w:rtl/>
        </w:rPr>
      </w:pPr>
      <w:r>
        <w:rPr>
          <w:rFonts w:ascii="Sakkal Majalla" w:hAnsi="Sakkal Majalla" w:cs="Sakkal Majalla" w:hint="cs"/>
          <w:bCs/>
          <w:color w:val="34999E"/>
          <w:sz w:val="36"/>
          <w:szCs w:val="36"/>
          <w:rtl/>
        </w:rPr>
        <w:t>3</w:t>
      </w:r>
      <w:r w:rsidR="007611FA" w:rsidRPr="003E089A">
        <w:rPr>
          <w:rFonts w:ascii="Sakkal Majalla" w:hAnsi="Sakkal Majalla" w:cs="Sakkal Majalla"/>
          <w:bCs/>
          <w:color w:val="34999E"/>
          <w:sz w:val="36"/>
          <w:szCs w:val="36"/>
          <w:rtl/>
        </w:rPr>
        <w:t xml:space="preserve"> </w:t>
      </w:r>
      <w:r w:rsidR="00F50F2C">
        <w:rPr>
          <w:rFonts w:ascii="Sakkal Majalla" w:hAnsi="Sakkal Majalla" w:cs="Sakkal Majalla" w:hint="cs"/>
          <w:bCs/>
          <w:color w:val="34999E"/>
          <w:sz w:val="36"/>
          <w:szCs w:val="36"/>
          <w:rtl/>
        </w:rPr>
        <w:t>أيام</w:t>
      </w:r>
      <w:r w:rsidR="003E089A" w:rsidRPr="003E089A">
        <w:rPr>
          <w:rFonts w:ascii="Sakkal Majalla" w:hAnsi="Sakkal Majalla" w:cs="Sakkal Majalla"/>
          <w:bCs/>
          <w:color w:val="34999E"/>
          <w:sz w:val="36"/>
          <w:szCs w:val="36"/>
          <w:rtl/>
        </w:rPr>
        <w:t>،</w:t>
      </w:r>
      <w:r>
        <w:rPr>
          <w:rFonts w:ascii="Sakkal Majalla" w:hAnsi="Sakkal Majalla" w:cs="Sakkal Majalla" w:hint="cs"/>
          <w:bCs/>
          <w:color w:val="34999E"/>
          <w:sz w:val="36"/>
          <w:szCs w:val="36"/>
          <w:rtl/>
        </w:rPr>
        <w:t>15</w:t>
      </w:r>
      <w:r w:rsidR="009E1151">
        <w:rPr>
          <w:rFonts w:ascii="Sakkal Majalla" w:hAnsi="Sakkal Majalla" w:cs="Sakkal Majalla" w:hint="cs"/>
          <w:bCs/>
          <w:color w:val="34999E"/>
          <w:sz w:val="36"/>
          <w:szCs w:val="36"/>
          <w:rtl/>
        </w:rPr>
        <w:t xml:space="preserve"> </w:t>
      </w:r>
      <w:r w:rsidR="00F61EE3" w:rsidRPr="003E089A">
        <w:rPr>
          <w:rFonts w:ascii="Sakkal Majalla" w:hAnsi="Sakkal Majalla" w:cs="Sakkal Majalla"/>
          <w:bCs/>
          <w:color w:val="34999E"/>
          <w:sz w:val="36"/>
          <w:szCs w:val="36"/>
          <w:rtl/>
        </w:rPr>
        <w:t xml:space="preserve"> ساع</w:t>
      </w:r>
      <w:r w:rsidR="007611FA" w:rsidRPr="003E089A">
        <w:rPr>
          <w:rFonts w:ascii="Sakkal Majalla" w:hAnsi="Sakkal Majalla" w:cs="Sakkal Majalla"/>
          <w:bCs/>
          <w:color w:val="34999E"/>
          <w:sz w:val="36"/>
          <w:szCs w:val="36"/>
          <w:rtl/>
        </w:rPr>
        <w:t>ة</w:t>
      </w:r>
      <w:r w:rsidR="00F61EE3" w:rsidRPr="003E089A">
        <w:rPr>
          <w:rFonts w:ascii="Sakkal Majalla" w:hAnsi="Sakkal Majalla" w:cs="Sakkal Majalla"/>
          <w:bCs/>
          <w:color w:val="34999E"/>
          <w:sz w:val="36"/>
          <w:szCs w:val="36"/>
          <w:rtl/>
        </w:rPr>
        <w:t xml:space="preserve"> تدريبية</w:t>
      </w:r>
    </w:p>
    <w:p w14:paraId="28ACC6A1" w14:textId="77777777" w:rsidR="0046609B" w:rsidRPr="003E089A" w:rsidRDefault="0046609B" w:rsidP="00DF73E5">
      <w:pPr>
        <w:rPr>
          <w:rFonts w:ascii="Sakkal Majalla" w:hAnsi="Sakkal Majalla" w:cs="Sakkal Majalla"/>
          <w:sz w:val="40"/>
          <w:szCs w:val="44"/>
          <w:rtl/>
          <w:lang w:bidi="ar-SY"/>
        </w:rPr>
        <w:sectPr w:rsidR="0046609B" w:rsidRPr="003E089A" w:rsidSect="005E1791">
          <w:headerReference w:type="default" r:id="rId21"/>
          <w:footerReference w:type="default" r:id="rId22"/>
          <w:pgSz w:w="11906" w:h="16838" w:code="9"/>
          <w:pgMar w:top="1440" w:right="1440" w:bottom="1440" w:left="1440" w:header="720" w:footer="397" w:gutter="0"/>
          <w:pgNumType w:start="1"/>
          <w:cols w:space="720"/>
          <w:docGrid w:linePitch="381"/>
        </w:sectPr>
      </w:pPr>
    </w:p>
    <w:p w14:paraId="074CC710" w14:textId="77777777" w:rsidR="00CF7647" w:rsidRPr="003E089A" w:rsidRDefault="00CF7647" w:rsidP="00DF73E5">
      <w:pPr>
        <w:rPr>
          <w:rFonts w:ascii="Sakkal Majalla" w:hAnsi="Sakkal Majalla" w:cs="Sakkal Majalla"/>
          <w:sz w:val="40"/>
          <w:szCs w:val="44"/>
          <w:rtl/>
          <w:lang w:bidi="ar-SY"/>
        </w:rPr>
      </w:pPr>
    </w:p>
    <w:p w14:paraId="277D699C" w14:textId="77777777" w:rsidR="00CF7647" w:rsidRPr="003E089A" w:rsidRDefault="005F43F4" w:rsidP="00DF73E5">
      <w:pPr>
        <w:rPr>
          <w:rFonts w:ascii="Sakkal Majalla" w:hAnsi="Sakkal Majalla" w:cs="Sakkal Majalla"/>
          <w:sz w:val="40"/>
          <w:szCs w:val="44"/>
          <w:rtl/>
          <w:lang w:bidi="ar-SY"/>
        </w:rPr>
      </w:pPr>
      <w:r w:rsidRPr="003E089A">
        <w:rPr>
          <w:rFonts w:ascii="Sakkal Majalla" w:hAnsi="Sakkal Majalla" w:cs="Sakkal Majalla"/>
          <w:noProof/>
        </w:rPr>
        <mc:AlternateContent>
          <mc:Choice Requires="wps">
            <w:drawing>
              <wp:anchor distT="0" distB="0" distL="114300" distR="114300" simplePos="0" relativeHeight="252024832" behindDoc="0" locked="0" layoutInCell="1" allowOverlap="1" wp14:anchorId="61CE00B3" wp14:editId="34937CE8">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27178B41" w14:textId="77777777" w:rsidR="005F43F4" w:rsidRPr="003B51C6" w:rsidRDefault="005F43F4" w:rsidP="005F43F4">
                            <w:pPr>
                              <w:bidi w:val="0"/>
                              <w:jc w:val="center"/>
                              <w:rPr>
                                <w:rFonts w:ascii="Sakkal Majalla" w:eastAsia="GE Dinar One" w:hAnsi="Sakkal Majalla" w:cs="Sakkal Majalla"/>
                                <w:b/>
                                <w:bCs/>
                                <w:kern w:val="24"/>
                                <w:sz w:val="56"/>
                                <w:szCs w:val="56"/>
                                <w:lang w:bidi="ar-SY"/>
                              </w:rPr>
                            </w:pPr>
                            <w:r w:rsidRPr="003B51C6">
                              <w:rPr>
                                <w:rFonts w:ascii="Sakkal Majalla" w:eastAsia="GE Dinar One" w:hAnsi="Sakkal Majalla" w:cs="Sakkal Majalla" w:hint="cs"/>
                                <w:b/>
                                <w:bCs/>
                                <w:kern w:val="24"/>
                                <w:sz w:val="56"/>
                                <w:szCs w:val="56"/>
                                <w:rtl/>
                                <w:lang w:bidi="ar-SY"/>
                              </w:rPr>
                              <w:t>محتويات البرنامج</w:t>
                            </w:r>
                          </w:p>
                        </w:txbxContent>
                      </wps:txbx>
                      <wps:bodyPr wrap="square" rtlCol="0">
                        <a:spAutoFit/>
                      </wps:bodyPr>
                    </wps:wsp>
                  </a:graphicData>
                </a:graphic>
                <wp14:sizeRelH relativeFrom="margin">
                  <wp14:pctWidth>0</wp14:pctWidth>
                </wp14:sizeRelH>
              </wp:anchor>
            </w:drawing>
          </mc:Choice>
          <mc:Fallback>
            <w:pict>
              <v:shape w14:anchorId="61CE00B3" id="_x0000_s1055" type="#_x0000_t202" style="position:absolute;left:0;text-align:left;margin-left:0;margin-top:8.05pt;width:405.55pt;height:52.95pt;z-index:25202483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NLhQEAAPACAAAOAAAAZHJzL2Uyb0RvYy54bWysUk1v2zAMvQ/ofxB0X+xkTVYYcYptRXcZ&#10;ugHdfoAiS7EAS1RJJXb+fSklTYbtNuxCSfx4fHzU+n7ygzgYJAehlfNZLYUJGjoXdq389fPx/Z0U&#10;lFTo1ADBtPJoSN5vbt6tx9iYBfQwdAYFgwRqxtjKPqXYVBXp3nhFM4gmcNACepX4ibuqQzUyuh+q&#10;RV2vqhGwiwjaELH34RSUm4JvrdHpu7VkkhhaydxSsVjsNttqs1bNDlXsnT7TUP/AwisXuOkF6kEl&#10;Jfbo/oLyTiMQ2DTT4Cuw1mlTZuBp5vUf0zz3KpoyC4tD8SIT/T9Y/XR4jj9QpOkzTLzALMgYqSF2&#10;5nkmiz6fzFRwnCU8XmQzUxKancv5sr69W0qhObb6uLhdLTNMda2OSOmrAS/ypZXIaylqqcM3SqfU&#10;t5TcLMCjG4bsv1LJtzRtJ+G6Vn54o7mF7sjsR15gK+llr9BIgWn4AmXfGYzip31iwNIno5xqzuAs&#10;a2F6/gJ5b7+/S9b1o25eAQAA//8DAFBLAwQUAAYACAAAACEAz5pSjdoAAAAHAQAADwAAAGRycy9k&#10;b3ducmV2LnhtbEyPQU/DMAyF70j8h8iTuLEklZim0nSaBkgcuDDK3WtCU9E4VZOt3b/HnOBmv2c9&#10;f6/aLWEQFzelPpIBvVYgHLXR9tQZaD5e7rcgUkayOERyBq4uwa6+vamwtHGmd3c55k5wCKUSDfic&#10;x1LK1HoXMK3j6Ii9rzgFzLxOnbQTzhweBlkotZEBe+IPHkd38K79Pp6DgZztXl+b55BeP5e3p9mr&#10;9gEbY+5Wy/4RRHZL/juGX3xGh5qZTvFMNonBABfJrG40CHa3WvNwYqEoFMi6kv/56x8AAAD//wMA&#10;UEsBAi0AFAAGAAgAAAAhALaDOJL+AAAA4QEAABMAAAAAAAAAAAAAAAAAAAAAAFtDb250ZW50X1R5&#10;cGVzXS54bWxQSwECLQAUAAYACAAAACEAOP0h/9YAAACUAQAACwAAAAAAAAAAAAAAAAAvAQAAX3Jl&#10;bHMvLnJlbHNQSwECLQAUAAYACAAAACEAtkuDS4UBAADwAgAADgAAAAAAAAAAAAAAAAAuAgAAZHJz&#10;L2Uyb0RvYy54bWxQSwECLQAUAAYACAAAACEAz5pSjdoAAAAHAQAADwAAAAAAAAAAAAAAAADfAwAA&#10;ZHJzL2Rvd25yZXYueG1sUEsFBgAAAAAEAAQA8wAAAOYEAAAAAA==&#10;" filled="f" stroked="f">
                <v:textbox style="mso-fit-shape-to-text:t">
                  <w:txbxContent>
                    <w:p w14:paraId="27178B41" w14:textId="77777777" w:rsidR="005F43F4" w:rsidRPr="003B51C6" w:rsidRDefault="005F43F4" w:rsidP="005F43F4">
                      <w:pPr>
                        <w:bidi w:val="0"/>
                        <w:jc w:val="center"/>
                        <w:rPr>
                          <w:rFonts w:ascii="Sakkal Majalla" w:eastAsia="GE Dinar One" w:hAnsi="Sakkal Majalla" w:cs="Sakkal Majalla"/>
                          <w:b/>
                          <w:bCs/>
                          <w:kern w:val="24"/>
                          <w:sz w:val="56"/>
                          <w:szCs w:val="56"/>
                          <w:lang w:bidi="ar-SY"/>
                        </w:rPr>
                      </w:pPr>
                      <w:r w:rsidRPr="003B51C6">
                        <w:rPr>
                          <w:rFonts w:ascii="Sakkal Majalla" w:eastAsia="GE Dinar One" w:hAnsi="Sakkal Majalla" w:cs="Sakkal Majalla" w:hint="cs"/>
                          <w:b/>
                          <w:bCs/>
                          <w:kern w:val="24"/>
                          <w:sz w:val="56"/>
                          <w:szCs w:val="56"/>
                          <w:rtl/>
                          <w:lang w:bidi="ar-SY"/>
                        </w:rPr>
                        <w:t>محتويات البرنامج</w:t>
                      </w:r>
                    </w:p>
                  </w:txbxContent>
                </v:textbox>
                <w10:wrap anchorx="margin"/>
              </v:shape>
            </w:pict>
          </mc:Fallback>
        </mc:AlternateContent>
      </w:r>
    </w:p>
    <w:p w14:paraId="11495360" w14:textId="77777777" w:rsidR="00CF7647" w:rsidRPr="003E089A" w:rsidRDefault="00CF7647" w:rsidP="00820E6E">
      <w:pPr>
        <w:rPr>
          <w:rFonts w:ascii="Sakkal Majalla" w:hAnsi="Sakkal Majalla" w:cs="Sakkal Majalla"/>
          <w:sz w:val="40"/>
          <w:szCs w:val="44"/>
          <w:rtl/>
          <w:lang w:bidi="ar-SY"/>
        </w:rPr>
      </w:pPr>
    </w:p>
    <w:p w14:paraId="45104B36" w14:textId="77777777" w:rsidR="00DC2CFD" w:rsidRPr="003E089A" w:rsidRDefault="00DC2CFD" w:rsidP="00DF73E5">
      <w:pPr>
        <w:rPr>
          <w:rFonts w:ascii="Sakkal Majalla" w:hAnsi="Sakkal Majalla" w:cs="Sakkal Majalla"/>
          <w:sz w:val="40"/>
          <w:szCs w:val="44"/>
          <w:lang w:bidi="ar-SY"/>
        </w:rPr>
      </w:pPr>
    </w:p>
    <w:p w14:paraId="1D223F72" w14:textId="77777777" w:rsidR="00F15E72" w:rsidRPr="003E089A" w:rsidRDefault="00F15E72" w:rsidP="00DF73E5">
      <w:pPr>
        <w:rPr>
          <w:rFonts w:ascii="Sakkal Majalla" w:hAnsi="Sakkal Majalla" w:cs="Sakkal Majalla"/>
          <w:sz w:val="40"/>
          <w:szCs w:val="44"/>
          <w:rtl/>
          <w:lang w:bidi="ar-SY"/>
        </w:rPr>
      </w:pPr>
    </w:p>
    <w:p w14:paraId="45E8B04F" w14:textId="77777777" w:rsidR="00DC2CFD" w:rsidRPr="003B51C6" w:rsidRDefault="00F15E72" w:rsidP="00F15E72">
      <w:pPr>
        <w:rPr>
          <w:rFonts w:ascii="Sakkal Majalla" w:hAnsi="Sakkal Majalla" w:cs="Sakkal Majalla"/>
          <w:sz w:val="40"/>
          <w:szCs w:val="44"/>
          <w:lang w:val="en-GB" w:bidi="ar-SY"/>
        </w:rPr>
      </w:pPr>
      <w:r w:rsidRPr="003B51C6">
        <w:rPr>
          <w:rFonts w:ascii="Sakkal Majalla" w:hAnsi="Sakkal Majalla" w:cs="Sakkal Majalla" w:hint="cs"/>
          <w:noProof/>
          <w:sz w:val="40"/>
          <w:szCs w:val="44"/>
        </w:rPr>
        <mc:AlternateContent>
          <mc:Choice Requires="wpg">
            <w:drawing>
              <wp:inline distT="0" distB="0" distL="0" distR="0" wp14:anchorId="41725D8E" wp14:editId="205AFA60">
                <wp:extent cx="5603875" cy="3725780"/>
                <wp:effectExtent l="0" t="0" r="0" b="8255"/>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03875" cy="3725780"/>
                          <a:chOff x="0" y="0"/>
                          <a:chExt cx="5603875"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03875" cy="3725780"/>
                            <a:chOff x="0" y="0"/>
                            <a:chExt cx="5603875"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43610"/>
                              <a:chOff x="0" y="0"/>
                              <a:chExt cx="6195007" cy="1043772"/>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43772"/>
                                <a:chOff x="3314700" y="0"/>
                                <a:chExt cx="2880307" cy="1043772"/>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0F888EFD"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دليل المدرب</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1022920" y="41625"/>
                                  <a:ext cx="961309" cy="938228"/>
                                </a:xfrm>
                                <a:prstGeom prst="rect">
                                  <a:avLst/>
                                </a:prstGeom>
                                <a:noFill/>
                              </wps:spPr>
                              <wps:txbx>
                                <w:txbxContent>
                                  <w:p w14:paraId="51A24FCC"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دليل المتدرب</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74CD0D2F"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شرائح عرض</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1053637" y="1632997"/>
                                  <a:ext cx="961309" cy="715809"/>
                                </a:xfrm>
                                <a:prstGeom prst="rect">
                                  <a:avLst/>
                                </a:prstGeom>
                                <a:noFill/>
                              </wps:spPr>
                              <wps:txbx>
                                <w:txbxContent>
                                  <w:p w14:paraId="37C0713B"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ورقة عمل</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03875" cy="943610"/>
                              <a:chOff x="0" y="2782170"/>
                              <a:chExt cx="6195007"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880307" cy="1043772"/>
                                <a:chOff x="3314700" y="2782170"/>
                                <a:chExt cx="2880307"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171C08FB"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استمارة</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7A483323" w14:textId="77777777" w:rsidR="00F15E72" w:rsidRPr="003B51C6" w:rsidRDefault="00F15E72" w:rsidP="00F15E72">
                                    <w:pPr>
                                      <w:spacing w:line="216" w:lineRule="auto"/>
                                      <w:jc w:val="center"/>
                                      <w:rPr>
                                        <w:rFonts w:ascii="Sakkal Majalla" w:hAnsi="Sakkal Majalla" w:cs="Sakkal Majalla"/>
                                        <w:b/>
                                        <w:bCs/>
                                        <w:color w:val="FFFFFF"/>
                                        <w:kern w:val="24"/>
                                        <w:sz w:val="32"/>
                                        <w:szCs w:val="36"/>
                                        <w:lang w:bidi="ar-EG"/>
                                      </w:rPr>
                                    </w:pPr>
                                    <w:r w:rsidRPr="003B51C6">
                                      <w:rPr>
                                        <w:rFonts w:ascii="Sakkal Majalla" w:hAnsi="Sakkal Majalla" w:cs="Sakkal Majalla" w:hint="cs"/>
                                        <w:b/>
                                        <w:bCs/>
                                        <w:color w:val="FFFFFF"/>
                                        <w:kern w:val="24"/>
                                        <w:sz w:val="32"/>
                                        <w:szCs w:val="36"/>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23">
                            <a:lum bright="70000" contrast="-70000"/>
                            <a:extLs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24">
                            <a:lum bright="70000" contrast="-70000"/>
                            <a:extLs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25">
                            <a:lum bright="70000" contrast="-70000"/>
                            <a:extLs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26">
                            <a:lum bright="70000" contrast="-70000"/>
                            <a:extLs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27">
                            <a:lum bright="70000" contrast="-70000"/>
                            <a:extLs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28">
                            <a:lum bright="70000" contrast="-70000"/>
                            <a:extLs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1725D8E" id="Group 76" o:spid="_x0000_s1056" style="width:441.25pt;height:293.35pt;mso-position-horizontal-relative:char;mso-position-vertical-relative:line" coordsize="56038,37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YpGMQoAADxTAAAOAAAAZHJzL2Uyb0RvYy54bWzsXO1y2zYW/b8zfQeO&#10;/iciABIgNbE7bdJmd6a762nSB6AoSuJEIrUkHdtvvwcACZD6sMRYtlUPOxOXAggQuLj34uAAFx9+&#10;vl+vnO9JUaZ5djUi792Rk2RxPkuzxdXor6+/vwtGTllF2Sxa5VlyNXpIytHP1z/948PdZpLQfJmv&#10;ZknhoJKsnNxtrkbLqtpMxuMyXibrqHyfb5IMmfO8WEcVfhaL8ayI7lD7ejWmrsvHd3kx2xR5nJQl&#10;Uj/pzNG1qn8+T+Lqv/N5mVTO6mqEtlXqb6H+TuXf8fWHaLIoos0yjetmRD/QinWUZvioqepTVEXO&#10;bZHuVLVO4yIv83n1Ps7X43w+T+NE9QG9Ie5Wbz4X+e1G9WUxuVtsjJgg2i05/XC18X++fy42XzY3&#10;BSRxt1lAFuqX7Mv9vFjL/6OVzr0S2YMRWXJfOTESfe6yQPgjJ0YeE9QXQS3UeAnJ75SLl78dKTlu&#10;PjzuNMf80M1Eu28KJ51B51xGXNf1fDQii9bQMSU2p5Ved+3v39fQ8wIaUhdG1e6qTX6OnoYe4+TE&#10;QeUk9F1XaHUgrseEoNLGeg+qF3BOBGro9pTY9P5dZYx4woUX2FVjGgQu29PuaGLUeE9pq8yHyvft&#10;N5xAKPyQ+Fsj3Eq/qH77RASUhvV4U0qEpzTlYL/h5UvryMqnObIvy2iTKP9YTloOQVDhecynxiH8&#10;iWkgyharxCE2T8lRlTPer5yUcIR7XN+esTcO8JgEosmmKKvPSb525MPVqEBr1FwRff+jrLRxNK/I&#10;b5f5Kp39nq5W6oecCJOPq8L5HmEKmy6IKrq6Xf87n+k0DourzTNabZaRThVe6Damp2ZTWYkyxE79&#10;q0x+Jcvl93RTZApcbyML9VQ9rBL53ir7M5nD68LxU9UOU7P+aBTHSVbpJpbLaJboZNnARi1MCdUW&#10;VaGseY7vm7rrCrpdb+rWrazfl0UTNc2bwu5jDdOFTQn15TyrTOF1muXFvgpW6FX9Zf1+IyQtGiml&#10;aT57wJxUVKuPuUYbURYvc4CNuCpUYfkW1F/OYC9hB5QFHmPCh8fTs0XLDmweeiWbA/s5bgfCFa4v&#10;zX3XgxKPul5YAwGyxxM80Q6KxdRYAeGBF4RqmNoa39gBnE+pXx/0XUng1fXdQrmX0n1CgjAQ+K/R&#10;/a9w2L/m946QlthSeKe6RzJgZJN+YAoACBIAt0r1PcJpIN+H86nRbMgI85ArYTDwMF5WFt9g2d7K&#10;bz2ybKtuk3yq7qf3CvZ6TXtrt3OHNczVqPzfbVQko5YTko3M8l9uq3yeqslG1qLL1C5MeaTuCNXL&#10;ACmoRXtmDbnvh3AC8ABt/ElsuhKuKvP5sWWFM1+lm39Kqcv2PbbAOISsWsisg+jOj8mgSYT5LpDn&#10;Vq9t+om9fr6+XiQO434A2UFwjdxa84/N65pj/euAEXZGujG9o33vbXwdhGQAi8YyAwKrHduAwFq8&#10;06GViB9SxgO7im1ZAJZ5dV4fCwCc80EBDAisXhA1qwLpWocVh3NwxdGd319g9cGxVKA8DFjj/J8K&#10;wIgLooHqGUACMH8LgHHC3JqICBlICQXQDA/Rew44CsDU9y2Ycs4IwLqDdQiMgeCEa/G5oTlq3tOm&#10;/ygsISwkbrAl4A7T+wgn2Cls0di5mEEPMNwlQmyBMZvcv9NtdqfT+gZhnIBBD9ZhJXCoFqOjdtgl&#10;CXWY8BZYglOP0y0REJt+sTI4itW2ZfASnsoTIqSgShpPZSdpbrJ6zdEtnnmvPh2VQm9vNSDWgTN8&#10;32sTcD9i9akQBOS5cS3WFmxWH1toM4Z7bWHgDQee/HJQK/UEoWHoGYLrqai1TRsSj1FB2BZufWni&#10;kL8GcchcuTsQcCPXGqva9BMhyyPE4V73cgh07dCHndLPANooY4Hck9tG6zb9RAnskIidlveArHop&#10;1Slt+30UorwCUCOBR0PB/T1AzWb1mZz2SKCR39H+DxBtNGzrvsq2LqyAUxyr2d3UbXL62ECbUOz4&#10;gsYSBoA2ALTLAWgEe3HED31uDoY9FaERF7u1DPvE2LklnAH9qa3b1tZui1kUOJkFlhEGZlib3hPB&#10;UWbRbFGff2vXztqPEEyCUgaoug1VbPKPIhWKw2JE1GeVGv9yKq/YKWyByrl4RULCEEMbMONYGzrV&#10;pPfvdpsV7LS/6fwJ8PRgHVYGh2oxOmqH/VFmkXmoSQhmNmy1CGzyxUrgKFzblsAL8Io4werTwOd7&#10;uBSbpSR64umrg5rQaNNRKfT2VQOvOPCK5+AVcTgKU6vvUeNdLbHYyutjDW1mca9vHYDrAFwvCLj6&#10;ARPc8+zJ/qcC1za1yABiWaiAaQu4tqhFXzAvVNSfAQW9J4OjwFVtuT/Plvjh3VDqcxFyQs2CoMZt&#10;Nv1E1PIItbjXvxxCXTvUYqf0+VEbCGscJCJcRrZ0TmXa9BMlsEMtdlreoIyn9vsoSnkFrMa4x0OB&#10;JUAjQjs92aw+s5OmFvfK72j/exvmgNIGlHYWlIZTzgK7NLtGQJqcPjbQphb3WsKA0AaEdkEIDScf&#10;RAAUZfT/qQgtFIhKxoYfmEWKPWXMx929X4IjWzh5pKNGZMxioKI6nhGhKYR4PoQma3r+eM6Aeogj&#10;gHwav/TUcaE4m4qQFT0wgecKBLDDsVnkLEKXNOPiUZ/iPADyzz8uz0vwWhx1/WGTxhP8q68QwNNO&#10;5O3xqxZQqrqV0UX6uob1SXWso+Lb7eYdbjvYRFU6TVdp9aBubkDkj2xU9v0mjSUrKX+0gngpphwe&#10;MGIIA7wmv+6QVs4sKWPEV34tcP0Cbn9w5Cg19ehagaXS+I88/lY6Wf5xiSjg5JdygwhcGXtkk4oi&#10;v1sm0QwByTrOs1vLWP7stHSK+CUZMyu1Rj7XMkFjtm5m2CNWfevDpzy+XSNaVl9jUSQriCfPymW6&#10;KRG/NUnW0wS3GxT/mmlsg4hfZ1qkiyVajiB2CfZjRKIWkQwpfqdTtI7K5shmlUUsUaxS7LIqkipe&#10;ymQdt6HSodAmQ3XR9kp2WAbhONM7BBrjUoUIEWQqWGvrVgiGIzPYLdDbJ4Hg2/Q+dznOfmgXVz+f&#10;yZSaJsIw5SP+/R3VHGFlYcjMqZAbo+Umo1byX/P829tUcB1KfqkKjisDcDkEJmnM4tgCa27CaFbD&#10;grme5B5k4Gf9POi3uZwFG4nyrL4NAWz0u5VR6/dNkZRwh8oLvk09Z8p/Xqqew5H7PgEBIvfB/SAA&#10;6umCIg7MxGuwWj8Pmm40nbghomYE47uApZVT63oz979NPfcuWs/hj0SAlZjWc4B/d+tELoI+cBig&#10;Riz6edBzo+eIN2MBUJ5ZJDcevZVRa/lv99H6bWq4f9EajqM7LvexvFG8A3NlaBM02C5vucApnMaT&#10;6+dBw42Ge9gGEAx3jzV0Q6PhrYxaw78kUREv36aO84vWcYIIX0r1qT0aMk9soxVJ5jEsSxUu18/P&#10;qOOKasEVjYokqq+TlHdAtn/juX3p5fX/AQAA//8DAFBLAwQKAAAAAAAAACEApLnmekARAABAEQAA&#10;FAAAAGRycy9tZWRpYS9pbWFnZTEucG5niVBORw0KGgoAAAANSUhEUgAAAIAAAACACAMAAAD04JH5&#10;AAAAAXNSR0IArs4c6QAAAARnQU1BAACxjwv8YQUAAAL9UExURQAAAP///4CAgKqqqr+/v8zMzKqq&#10;qra2tr+/v6qqqrOzs7m5uaqqqrGxsba2tru7u6+vr7S0tLi4uK6urrOzs7a2tq6urrGxsbW1tbi4&#10;uLGxsbOzs7a2trCwsLOzs7W1ta+vr7KysrS0tLa2trGxsbOzs7W1tbGxsbOzs7S0tLCwsLKysrS0&#10;tLW1tbGxsbOzs7W1tbGxsbOzs7S0tLW1tbKysrOzs7W1tbKysrOzs7S0tLGxsbOzs7S0tLW1tbKy&#10;srOzs7S0tLKysrOzs7S0tLGxsbOzs7S0tLW1tbKysrOzs7S0tLKysrOzs7S0tLKysrOzs7Ozs7S0&#10;tLKysrOzs7S0tLKysrOzs7S0tLKysrOzs7Ozs7S0tLKysrOzs7S0tLKysrOzs7S0tLKysrOzs7Oz&#10;s7S0tLKysrOzs7S0tLKysrOzs7Ozs7S0tLOzs7Ozs7S0tLKysrOzs7S0tLKysrOzs7Ozs7S0tLOz&#10;s7Ozs7S0tLKysrOzs7S0tLKysrOzs7Ozs7S0tLOzs7Ozs7S0tLKysrOzs7Ozs7KysrOzs7Ozs7S0&#10;tLOzs7S0tLKysrOzs7Ozs7KysrOzs7Ozs7S0tLOzs7Ozs7S0tLKysrOzs7Ozs7S0tLOzs7Ozs7S0&#10;tLOzs7Ozs7Ozs7KysrOzs7Ozs7S0tLOzs7Ozs7S0tLOzs7Ozs7Ozs7KysrOzs7Ozs7S0tLOzs7Oz&#10;s7Ozs7Ozs7Ozs7Ozs7KysrOzs7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Ozs30O0ZIAAAD+dFJOUwABAgMEBQYHCAkKCwwNDg8QERITFBUWFxgZGhscHR4fICEiIyQlJico&#10;KSorLC0uLzAxMjM0NTY3ODk6Ozw9Pj9AQUJDREVGR0hJSktMTU5PUFFSU1RVVldYWVpbXF1eX2Bh&#10;YmNkZWZnaGlqa2xtbm9wcXJzdHV2d3h5ent8fX5/gIGCg4SFhoeIiYqLjI6PkJGSk5SVlpeYmZqb&#10;nJ2en6ChoqOkpaanqKmqq6ytrq+wsbKztLW2t7i5uru8vb6/wMHCw8TFxsfIycrLzM3Oz9DR0tPU&#10;1dbX2Nna29zd3t/g4eLj5OXm5+jp6uvs7e7v8PHy8/T19vf4+fr7/P3+oWWFsQAAAAlwSFlzAAAC&#10;7AAAAuwB7TO0+gAADMJJREFUeF7tm3l8VcUVx28I2Qh7oCyxEjaBio0BNYoUC4oGEaFsooIKCkFx&#10;AywoWjcQoVARMYALUhFQoAiiiEVkURJAQKmyCbKGxVBWWUIScj+e38y5791l5mZ5yfun/X4+MOec&#10;mffuL3eZO3NmnlF86q4uMMuKbdfwl5aE1/nDZUImf2lJWMyfLROO8JfqiL5t5KTpLz10ObuCMAqo&#10;l3FKNivc0JVDBAS83KgM6EFf5CvgsbPi6JJV9TkqBDzBdkjcQF/kIyByujhwgOwUrgiXgInisLnL&#10;Jo2duU+YR38vK8Ik4C4cM29cDeGk/Qjv20jhhEdALP7qMzezZ8R/AgX9hR0eAY9QZaHt1o/bSIH9&#10;FWCGKODKlJSUeGH5ClhFlQvYFlxbSJE2sEIUkE0f/5Ow/ARUR3cvm1l8Q5FXYIRFQArVnZH3nMVz&#10;FJoPIywCOlPdVraZvhT6BkZYBNxOddvYZvpR6GsY4bsEFdmR/I1C82CERUC1fKq8iR1JJkXGwAiL&#10;AOMrqlzMtiAVj+F1sMIjIJ0qzV7sEPHfk7+nLDqiYgqI3kO15zqxZ1T9nFyzn7DDI8DojlNeMKk2&#10;7ApdfyLHzBQnIFwCjLE4ppm/8s2Jcw4L8xAPScIloMIbOGqQfVdxRbgEGMag0zgw88XvOBpGAUbt&#10;Sf/FsU3z0tdpHCKKIeDqjIyMZ9h2UxIBNDBs/+SEKc/3q8uuoBgCulOT79gW3NShQwc5CCihABU6&#10;AS1i2VAIOE+BK6VZAgHxPH6XJMqHUCug2v6t17JZBgIiUsd+Z58VgAurHq+GOo2AGfTMjuEhRMgC&#10;bkHHq+D4w1SpFoARRODtEaqA0egF1cyKUwuofpCix+qwF6KAcVShZW0lpYAPUNebnaCAmNjY2Agq&#10;SyRAvAXMzSOuTuCApHrHOZdQMVcl4E7UfMiOTQA+0YTKkgiocZTieenWPW/nBvFSwAzBJaAWPpMT&#10;6CtDEzCVwub97LhoiJ4xl/65BHyEz/RghwhFQNM8Covht4o0vj2dAsQ8chY7IBQB/6To+QbseEE1&#10;4RBQ+xeKHK7JHghBQL2LFH2RHQUJOVTvErAAkW7sCEIQMIqCZ0WHp+F+auAUgBmL+S47khAEIBEw&#10;g20lEV9SC3Mse0S94+RnyzyCRekFNKWYeSM7aq7AvHV3FfYM42NyC23DBVB6AUgL7GFbxxJqY+Y8&#10;GiW9/vCmSTtA6QV8SLH3qYxPjpMBBbGHqJFp7uqFPjbxBJl7g+dDUnoBOyiWbhiND5t7rBeLl9Yn&#10;qRWxrp0RsZTKwlu5IkCpBUTjAzT6HU/FXzlmo8unk8UD0mAW2hGfvIj/J4tKO6UW0JBCJp1PpAht&#10;NzqTRJ3kVGmm/BstJXsqy5iNJsOHD+8LYygZ1al8nEp+tw0iM1FYCgEIXaRSLaArRTexbdz6HXmg&#10;sB1HSoxCwM0UOkylWgBO7Ga2aeLST+YvC8pSAMZVSIyoBSC5fKIH7n1J7FN4BMyDldgvKQoBd1Do&#10;RyrVAnricGZmW+mBGrMReZS9klJKAab5cXMOEJi2bx9UOjD0K5GAXhQV5E8NTJVwY4ZCiQT0Fh8R&#10;nB1XVcbky7H0ZMuvsfAXgIHPpv4YfxNH0kUS7R3plZq54psDFC1ggxH3DK/jbOsWU/NldHVb55Wa&#10;8a6hh7+APhRdT2Wt1zFsIgpEj3y2nqwuC/wF3E3RdcJq/JFt7jRAhMqG4gowjOtW49hE3hCOlAmd&#10;6Bt/ovI9Kr0C7qFoFtv0alydT6d/zh/YLRuupkMUJBtV9ysF3EtR+1Jr5WaNnOnk0InEoPv0p+JJ&#10;UwtYy3Z58TQOLfEKwPi7vAVELZdHJ7wCsGIglizKk9jJmBsCr4D7KCqWLMqXun2HPYCRt1rAGrbL&#10;GfQDe5e7wawpjALUrOYW5cxrfDgvn3GLcuZ6ftt4KOzDLcqbZg/ysMlFa67/P+GhTnLbRjFs+xOZ&#10;mJqa6Fxq1hHTqG1yMJ/nQ9LE3bjrzi8Ws3Bf2rx3DE2PzbiBA1oq9F6Maaq5a4I+DSaJHo9soGRj&#10;Kw6qqbuQ29EzssD/b7tmEzc0zQvjOMGhJsEa7wjO2RYwPSRj7BBg3x85rKK3+OstVjozwQ5isFmB&#10;OJWNJWQao3gyEAEaIEdIHEWyFiVvtVGQJvfA5WfzqPrraK7wIhbszrzQkF6OXbJgn5ATei+R4qTu&#10;e6gmnbWB4lxsUCWZwWUir5J5R6xhNHzxV9iTuMZDC/zdO5HYICJeQdu3peNBpKg+4xRRFeRrzPuk&#10;4+FdVI7mO7oplmLzm0nHwwyqPNGIHflmKtCM/fE93wYWq+JwPnaw46I+LkAwm9YY5+MddlxEIiU+&#10;jB2iGvx0dpy0pBozlR0CE25TPU4eTDXHeEIJniI/R911YGicb089Z1BgDttOhlDNFrYFP1DgEbad&#10;zKWaN9kGCbjO6mfGs4FFPxR7lWqmsy14iwLeoRRYQzVy+Z/ZRoHb2XbiGX13ocAPbDvB4sZ4tgXI&#10;72Ww7eQ/VNOFbcFaCtzLtpOOVLObbcFACqxg28lLVDOTbcH7FFAn+1dQzUC2BdghcQvbTq6gGtPe&#10;V+PyOdPxFgOoZr/tXRGBKc0D7DjBo2W/kURKkh91N9D2GttEEl4L6t44EZNk21oRMgiFl7HjBFUX&#10;g8+2MZl8x3m2gQuZF9jDE7WS3DO2B8gOLmR2oI+oj1U1zcyhKjq/rwJzyfZ4CF5lx01tbFw4fad0&#10;EsT2leel4+EWVO7kJ7+l2GnSXjoeRFp5KT/e3c6Qc6qWdLw8hrbm0rua179xjMhF7uC1fy/zUJ33&#10;dlpSUto7Yk6l7jCIyjtRfXx0m/rN+yyDqekwBLhjbJzUddr0ta5l7s1aqUZzzvJbqO9rSaRj+fig&#10;34ikJp6vAGvEth8NV+3lVoLpviMSo6cYkIH8qdpLJYh6mt/vdKZG+Ccsak+X4wtiV3eOaYnuPXtf&#10;rpmTNUrzrNpIGLzsUEHBoc8H218gapo8u+6Ymbt3di/9YMRB8cbEoGLxxsSg+F/6P07Teya8O3/p&#10;vLee7+RcFPUS2WrQGzMXLpo7bVjb4EYeNZVuGjZ19pKFs6YMTNYNHSVtpsnlGEFB1jP6ZGxU93mi&#10;q5KcW/qgvh+o+vDyC9yOyJndWaehwr0Y1zjIm89rbi7in5Ub7WyckjsAPSROc28LMvcPVd6P7TZz&#10;vYOCtxW9wQC5huri9ChvFxP3yjmudbDH+5KNFAl4sGPGsyPSR77wodWBZrtXx2pYc7JLWRkjhw0Z&#10;OXapNZ3LSuImFs0xHgLnv/j7yMefGPnaeivZ/Z7rksWLxXnT/PHJxhwxKrZ7Q3Z1Bc7FqSayYy38&#10;sm/g3MR3nS+TfCecYjvLs39hVqfAinSdATz72uqY88TJjn2zayoWL9coCu1j8yQ5J1zkGoQnyt72&#10;zPXsg1vFvZf7D9dFbC2Tottti9QVxMp87hDv7VlrEWouBXYqGQk/I3BEMahrKX4McbIFu4aRKuak&#10;6wOnNEg37H0wtwSvwnD4+5R5oIincG+cDlxcbFswVzn2GVrEi11VW6zevgpGeOYUZeffAHuSggP7&#10;+hg1ZbtvIIuH0Nb6yQEWFsyVmj0GEVhuMIeyJ+aWE9lxUw2PXKHYL03gZy35+izHm2jbUtrryD6k&#10;ffdHb6DqX+RDXh1/1XJtv9cA3dgSaUfDniJtFVXQ6ch67H037xamkla4XjKliOFdruL6W6D+kvwl&#10;F5bOCxw/6nKBLT4HxCzgBbJ+9uvNMVGXS4K41e2brNzEIL8kR4fYv++bixZzCaEQg0r1FJDB0sJ+&#10;GBG4Ap1FTANm/x8Iaw5Z44SlA9fgNhjoAxwTPTeNqUEhdlZcTobp+z7F4q/cFoE/y38Nbj21EPNJ&#10;9GzJIqQhCl0tpne4W36VMQ0dqMUBYaFvdEygPXxBLdAbRuDrG8qYBrx78AZtS6VrgdpFa2pxXFh4&#10;tPyT4ThHg6mMotJUTwEtcI7wyLancq8MaWhFLU4IC71ST2HpsATEUWkqe8EAlgDM9XfJkIagAMxx&#10;/iIsHZaAKlSa/rMFS0AaldtlSENQAMZBvrd2QEANKk1sD9JjCbBWo/UEBWwnK/CbDiWWgFpUYr+T&#10;D5aAblR+L0MaggJ2kdVRWDosAXWpNPW73YAlABtfNsqQhqAAjHA6CEuHJeAyKk3/uaUlAIkRa8lf&#10;TVDAAbL8d0VZApKoNP2XESwBSLl9I0MaggLQ0T7Xyw88JxAgOlqOacD4FAKQY9zGMTUjqIUUIPfL&#10;FgUENGe7CCDgQbb9kQLEukuRoCtuwXYRQIAYRxWJFOBIdWjBc1IpkJLwIw+ZtevY8edbISDpXxuL&#10;YNORc5PFvffnFRzRsuXkMfkb3fRMjmjZemFnqmH8Bg3wxRxoITpCAAAAAElFTkSuQmCCUEsDBAoA&#10;AAAAAAAAIQC0YbIC5A8AAOQPAAAUAAAAZHJzL21lZGlhL2ltYWdlMi5wbmeJUE5HDQoaCgAAAA1J&#10;SERSAAAAgAAAAIAIAwAAAPTgkfkAAAABc1JHQgCuzhzpAAAABGdBTUEAALGPC/xhBQAAAuVQTFRF&#10;AAAA////gICAqqqqv7+/zMzMqqqqtra2v7+/qqqqs7Ozubm5qqqqsbGxtra2u7u7r6+vtLS0uLi4&#10;rq6us7Oztra2rq6usbGxtbW1uLi4sbGxs7Oztra2sLCws7OztbW1r6+vsrKytLS0tra2sbGxs7Oz&#10;tbW1sbGxs7OztLS0sLCwsrKytbW1sbGxs7OztbW1sbGxs7OztLS0tbW1s7OzsrKys7OztLS0sbGx&#10;s7OztLS0tbW1srKys7OztLS0srKytLS0sbGxs7OztLS0tbW1srKys7OztLS0srKys7OztLS0srKy&#10;s7Ozs7OztLS0srKys7OztLS0srKys7OzsrKys7Ozs7OztLS0srKys7OztLS0srKys7OztLS0srKy&#10;s7Ozs7OztLS0srKys7OztLS0srKys7Ozs7OztLS0s7Ozs7OztLS0srKys7OzsrKys7Ozs7OztLS0&#10;s7Ozs7OztLS0srKys7OztLS0srKys7Ozs7OztLS0s7Ozs7OztLS0srKys7OzsrKys7Ozs7OztLS0&#10;s7Ozs7OztLS0srKys7Ozs7OzsrKys7Ozs7OztLS0s7Ozs7OztLS0srKys7Ozs7OztLS0s7OztLS0&#10;s7Ozs7Ozs7OzsrKys7Ozs7OztLS0s7Ozs7OztLS0s7Ozs7Ozs7OzsrKys7Ozs7OztLS0s7Ozs7Oz&#10;s7Ozs7Ozs7Ozs7OzsrKys7Ozs7OztLS0s7Ozs7Ozs7Ozs7Ozs7Ozs7OzsrKys7Ozs7OztLS0s7Oz&#10;s7Ozs7Ozs7Ozs7Ozs7OzsrKys7Ozs7Ozs7Ozs7Ozs7Ozs7Ozs7Ozs7OztLS0s7Ozs7Ozs7Ozs7Oz&#10;s7Ozs7Ozs7Ozs7Ozs7OztLS0s7Ozs7Ozs7Ozs7Ozs7Ozs7Ozs7Ozs7Ozs7Ozs7Ozs7Ozs7Ozs7Oz&#10;s7Ozs7Ozs7Ozs7Ozs7Ozs7Ozs7Ozs7Ozs7Ozs7Ozs7Ozs7Ozs7Ozs7Ozs7Ozs7Ozs7Ozs7Ozs7Oz&#10;ZYOIqQAAAPZ0Uk5TAAECAwQFBgcICQoLDA0ODxAREhMUFRYXGBkaGxwdHh8gISIjJCUmJygpKist&#10;Li8wMTIzNDY4OTo7PD0+P0BBQkRFRkdISUpLTE1OT1BRUlNUVVZXWVpbXF1eX2BhYmNkZWZnaGlq&#10;a2xtbm9wcXJ0dXZ3eHl6e3x9fn+AgYKDhIWHiImKi4yNjo+QkZKTlJWWl5iZmpucnZ+goaKjpKWm&#10;p6ipqqusra6vsLGys7S1tre4ubq7vL2+v8DBwsPExcbHyMnKy8zNzs/Q0dPU1dbX2Nna29zd3t/g&#10;4eLj5OXm5+jp6uvs7e7v8PHy8/T19vf4+fr7/P3+K15VPQAAAAlwSFlzAAADsAAAA7ABJ8QPrQAA&#10;C4ZJREFUeF7tWmtAFNcVHkUxxLbxnVSID6wNERXFJgEfqdHE8DC2NipgUx9to2Dapio+kqgVQTFp&#10;q4KaRqryEFMbFTXGJiqCGtJYRZO0KBoWH4nWB6JIkN/9vnvvsLPszO6sWvNnvx+cb8+9M3P3zL3n&#10;fPcumh9++OGHH3744Ycffvjhhx9++OGHH3744TNadYtOmLNi/dZ9e7euXzEncUjP1qrh/402ocOT&#10;ZmbvrqhvbI5LZQVvzRwb2bWF6nmP0T58+NS0guKKBvU4a9yo2J2TNnV4+IPqyrtE+8ixM98qKLus&#10;7u4L7iokQWEjpizM2XvKPdI6qkvzM5LHjYqKGjUuOT33QJV1aGrKi7Jtz5KgUC+RvlVdVpA2NTby&#10;O+qCJrTuKmP1X9XRBJfKtmZ7DEmP3K9VV3dcO7Zt5axxUcEtVV9rtO8fO31JbrGXkMw1CUl/sxd9&#10;7nDhspT4iA6qjw9o3WNw4pys7ceuqTu5o8FxIC89OVa/edAp5XdB7Yn3335t4o9/0EZ2uhPoIflG&#10;3dIdZ55hv9nqkwWqD23KnDE6srO45x2BIUk1D8lRNAecAVnerm/My2kbim9KvxlqT+xaO3/i073u&#10;ICSdBo6esXzzx+fVnQz4F1qHwF5pJ3s+WIsPs/kCr4p2M9yuPliA2TGwk7zEAwIejZ6QmlVUfl1d&#10;6Y6KYej2GsgGeYUWA35SLpZ2/URIvrR+gbXHd66ZlzQsNFD0NyAobCRzSaV1LrlQtuU2zErR/T2w&#10;SYJp2h/AVyiu0Kp7dELqKo8hcZTmL02JG9CRkc40jbRC/el9OYumPtsHyToCH6/IVXACdKBgmlYE&#10;Pp6kz2c1C4XHifb9Yqct2ehpTlvievmOrNSE6G6t1K2AV+DOlZQZrJukYjADSDaC9BYuN8hlXlRu&#10;vcybcP7jzctnjDadLX9Ds4p7HahewJiRRFwOgvxIuKzRoX9scnreAYdb5rt1am/OwikjwoJURzN8&#10;in6RknKq6AO4BS7m1GcgjwmXd7TuOSTxAPoja29fNXtCdEiAavAErv3uknJ2KSqiIZL+WZBHhMsW&#10;WpxE/+Xqgy1wvauvzbGoYGisSaJS3AB5QLhs4Ul0v6xyiT0Y4r4dVF+GrAoPkzAUPqS8ueiu5xJ7&#10;MMR9IahaENon4GJJXgLxnuqasA3df6G4PXyOK1TcB4FeVYVxPXgSyZcgocJlC4bb2cRWXKHH/Qvw&#10;VZLOAv0jySGQKOGyBeNEtoc5uEKP+xTwxqvHIFaSXgf7nD6GYppotQXjUrYHTls97q0YQAPy0qbF&#10;vA27VjbbAeudbwMQC1fFvfkAdJzPgqTtYUvSnkZ3PZ3bQMvgqHH7+Yjq0fw4ldQSzfSbOf6JjjYm&#10;4QOPPTPpjXUfVnCRS5ynm5PwzY4RsdPTcz2V/5ryHZglQ93LP7AZ7fqcNkGHiPiUZZsOMb02QzVa&#10;uQx1RYT30fPppPlrdh1nqjRHg6MkP4PlX11BpMC/UXEnAkKixs+GlLCum5XPoRsTkfvF0HHxKUvz&#10;Sx1ULua4Xi4UUS+EpC8+6nNa7K4mL8DuiqXNHF8ZFRFT8WTBTBEYOixp3uqdHoTd7erSTbzdKhuK&#10;aL+uiPrj45X24gksRoME84yOEXHJGXkl7uXfO6CIsk0UkYq7r1ksEOV/bnZRhbi1Z9hTRL5lsYc+&#10;qMsVdfrXuMzBheMuEqUiGnknisg7foveE0hYABcJV+vugxOK8QkLVSiiR+9CEXlHHnr/HLYFtWy4&#10;9CG13Y0iqgS1X0qPofcTsL1hzzXt95/CJ98UEZeoGoCxMnvHBfTuAjsKtki6AN8V0RVcoeK+AFSv&#10;zN7B3Su12i9h/yxdgO+KiDsQtfgjQZ1ZzBs4AOrmmbALpAvwXRFxGerp79/gqjJ7B9McIzAP9nXp&#10;AnxXRL/HFXrcGU0oom0rZ42PCjEkK1OwdIbA8lQjTboA3xXRQD5TxT3QeL5Vf2b/hsUvx/SVadod&#10;3AJFw06HzZIuwHdFpJXjElmMtN+BuuPqse1ZqYmDuzdTRCvR9ArsRNg86QJ8V0Tj9/AhZ6mI+lhX&#10;TeKbquKNS6bH9lMhmQTXu7DDYEulC/BJEX100vlEKiLmgYvRrHXcEltDhuRXYNe/q2kPw95s2jtR&#10;EXko6R4VURhL+VjRj1luDWqd0Iue8P7SlDi+9qfEZQAVkXsuoSKatdKTIjozStMWw5aJ/pyYDdyT&#10;c2+e1RmKaFnBwWprRdTY+OlqU0WESE9e4BLp5rhQxvFfoyATOWSiuC4T7O+wT8CKgQi06TUMInGn&#10;B5GoK6KsjgMw5sLD56TbBPWV+3IWTRn5eJDWlTWcRU2+y4fEo/gGxsD+CXaL8LigE27vWSRa4np5&#10;Ec+IDHWaK++IqGXPgX0kfJ1w5zpML/EGfiJcpgjszXd6xMOxWROgiDLNFRG34S8Jxjq2WLAxYLth&#10;H4Gt+55wmeNpduisaSF8xx/sP8006ALvZ0QdICxvyvL9Li4QB3MaN6bM7j+D5UAswVyUDzsW9hLk&#10;GSY7DzubFJGNM6LR6P2hpKWgTwqWAzYOlvsEZ5kxAc8OnoXNh1WnmqtBL/qwnefSk3EXdZnFRWZ5&#10;ZjMeEXIgVuiG9hv44i15pkdxpGldeKQkc4k9FDqfwewkXwbPh6h1DsPqJ6dmeBHte2DDYS/LaPNc&#10;Q+YSmziCC+TYxXGYrDccChM+9aqnHwfS0T4fdjLse9LF9ygWtV1QVQRLypksB8BzKa5CNloVY4Lh&#10;exGW6WKm8HRxzmlzIEPNyESGOhWnHFzCMvmIk2J5LVd3W1i+Wg7ECmVo51xhEXtBeBLA9gnmihZd&#10;5e64Bu0SZ1ULV66q8w5QOQkZAY6KWZoDsQIzLbfmR2H7CQ9filMdKQRmfuH+88vXqtEwAKYkuQw5&#10;B/juGQFP8aSgpvr5Cla+KsZC7JaMYN1ujosJqpExUc/YBCovpjalsNSVvxX4vTh6vjKZ6/4DJr+E&#10;AUyxOmqP76Bx7o55JCzjri0BXSLYXrAhsNz29hAec3B7zjLCgx4ZRsPtnAjmbq2x8c3fjBnEuJLL&#10;BoJfVg2ZiXe/YBvAuJYoR/hbkhX4YH4VfSAuATUgoAfcTQ81cpeXFgxaJ65mLWB65PZTFipzcAlx&#10;g84MImNqmFIugNtiAM64S6Evkkg8SDHsG7DpdFiAeYLFkpNVnuj7PgAuXBl3uTX8hIQ5vg6z6gVY&#10;p951BxVwH1guYJlMDGnFBXBbDICpS8Zd035IhcPMJmbf85rGV3fLQyLYgvZ4WJ5nyzxgSKwugNti&#10;AC7Jm4rg4mCQVSDca7AqiSNUcyxH86uwBbBSOBlKiwvgthoAy5eIOxAmFE1N+Y4SmFrEhcW9UDWa&#10;IBHNlIxpsKnCYyiuLoDbagCigIu4AxT1TWioKub50Q23dd2Ex9F8BdP/p7C7hMcgL1wAt9UAtLX4&#10;LOJOMJe7QRwNJw7t6XY03JJ5B/tTzpUbIhVSYP1DtLmCt1HUdQABIdGc+9gYyWqmPb/HevPS4CjJ&#10;y0iOi3AeDf8V3mxYSjOxtRAS00TG8nJFJecZLv9Dxrlj4WG1RMcBcSkZ+SUeVD9CslqcllMS1WDZ&#10;UZxuEhezoul1xgBepajgXC3NUKWanQgMHerlaLiBZbAxI6IDtxT1Yq68CnZIXO4C9lNUcHdUcT1b&#10;wHtIOJEb1/EHhGButJyiVI802zVtRGUlNDS5E+cPF2bOiHc58beEjZA4Sth4KVqclhe6npZrXaC5&#10;asLlAOorvf+qbQ3vITGD9g7/lrflX1tnuN7h/QcEI6LkeP/CP+oG9wyWIeHecMHkEWHkTNM61HX3&#10;HE0hqWn2/wPqubd5hEUo9/2Deu474eptKff9g3zsle9rL0mm3PcP8rEpYGIpfEsDOErd2Jbnot/O&#10;AG7zXBdbaShnh2D3ExzAOsXjHFUxit4/VDU2XvbhX3HuPWIcFeIfFq2haf8DEjOz4T8l34EAAAAA&#10;SUVORK5CYIJQSwMECgAAAAAAAAAhALgPmzktCQAALQkAABQAAABkcnMvbWVkaWEvaW1hZ2UzLnBu&#10;Z4lQTkcNChoKAAAADUlIRFIAAACAAAAAgAgDAAAA9OCR+QAAAAFzUkdCAK7OHOkAAAAEZ0FNQQAA&#10;sY8L/GEFAAACEFBMVEUAAAD///+AgICqqqq/v7/MzMyqqqq2traqqqqzs7O5ubm0tLSurq6zs7O2&#10;traurq6xsbG1tbW4uLixsbGzs7O2trawsLCysrK0tLS2traxsbGzs7OxsbG0tLSwsLCysrK0tLSx&#10;sbG1tbWxsbGzs7O0tLS1tbWysrKzs7O1tbWzs7O0tLSzs7O0tLS1tbWysrK0tLSzs7O0tLSxsbGz&#10;s7O1tbWysrKzs7O0tLSysrKzs7O0tLSysrKzs7Ozs7O0tLSysrKzs7OysrK0tLSzs7Ozs7O0tLSy&#10;srKzs7O0tLS0tLSzs7OysrKzs7Ozs7O0tLSzs7Ozs7Ozs7Ozs7O0tLSzs7Ozs7OysrKzs7OysrKz&#10;s7Ozs7Ozs7Ozs7O0tLSysrKzs7Ozs7OysrKzs7OysrKzs7Ozs7O0tLSysrKzs7Ozs7Ozs7Ozs7Oz&#10;s7Ozs7Ozs7Ozs7O0tLSzs7Ozs7OysrKzs7O0tLSzs7Ozs7Ozs7Ozs7Ozs7OysrKzs7Ozs7Ozs7O0&#10;tLSzs7Ozs7Ozs7Ozs7Ozs7OysrKzs7Ozs7Ozs7Ozs7Ozs7Ozs7Ozs7Ozs7O0tLSzs7Ozs7Ozs7Oz&#10;s7Ozs7O0tLSzs7Ozs7Ozs7Ozs7Ozs7Ozs7Ozs7Ozs7Ozs7Ozs7Ozs7Ozs7Ozs7Ozs7Ozs7Ozs7Oz&#10;s7Ozs7Ozs7Ozs7Ozs7Ozs7Ozs7Ozs7Ozs7Ozs7OLDOn2AAAAr3RSTlMAAQIDBAUGBwkKCxETFBUW&#10;FxgZGhscHSEiIyQlJykqKywuMDEyMzQ1Njc5Ojw9Pj9BQ0RFRkhJSktMTU5PUFFSU1RWWFpbXF1h&#10;YmZoamtsbW5vdXZ3eHl7fH5/gIKDhIWGjI+QkpOXmJmbnZ6goqWnqKmqq62vsLGys7S2t7i9wMTG&#10;x8jJysvMzc7P0NHS09XW2drb3t/i4+Tl5ufo6uvs7vDx8vP09fb4+fr7/P3+uVMv5gAAAAlwSFlz&#10;AAADsAAAA7ABJ8QPrQAABetJREFUeF7tmvtXFVUUxy8QUhYYgfZ+qkk+IA3MykKy90MyqCgie9gb&#10;ojIqQjLTRFDLXqCheRG5SAjzL7a/5+wzc+bMOXctXTN3qDWfH2a+e3/3uWdz53HvHG4uIyMjl9t2&#10;ykuJia2igQkOU2BcNMBBKiydBoQgdJ0E1rmsyYSwzmVNJoR1LmsyIaxzWZMJYZ3LmkwI61zWZEJY&#10;57ImE8I6F0RaLI0GUv8w2ppaB+MtogEFUiwTxTlP1kDWwH+igW2n5vInv97TvJxjgxU9YzN4mSgz&#10;oz01XISQZRinoaFuGbP9zWWc0mibZtvK+VZZBS2VgdPQQA0z+ijnfNoW2XKwIDuAFMLEaWigxmf/&#10;TZyVrCj694OpatRBiQEmTkMDNeue/3gce3pTH+e0oIcycx11HBnUdc6R3Q2JkSJn4jQ0uKa8Zd8C&#10;pHxF5hjFnawtdJJ9FALjRMbEaSy/v2vw+MQsnuSCmrUHob29MgIXKLyBtYVasqchMExkTOxGWWPf&#10;LByCPjyxU8aL/yAK3gPNs6J8Z53VaP4Zacao2fg3wic48r0df0HpnH5M99U+gsW4+TskfcyaO/MU&#10;Tt3IkfImIcKc1n21jxA1tk8h53m/vb/zHuwjNY04tYc5UF5sDZTtETeW+b77EElXbgN2IbFdauXF&#10;dgjeQcIbulVG0pXbgPIfKTEm78qmZ6J8Z51hvIl4djdH7Mqtxr24HzwgZMQzUL6zLmzsQDi5hiPl&#10;yq3OV5T5TKioF0b5zrqQsQon+OQtHBHSDdUIHqRM4WqoqBdG+c66kPE9BbOrOQDSDdUIKvAJvQVK&#10;ebGchC0InuFAIF25DfEJpd6CUF4sl+EPpPezlkhXr2FeoNQAhPLiaGALyXm+/hjpajWKBkqdhFBe&#10;HIegl2Qva0a62Fo4G1S4Ub6zLjAqcQk0SK2QLrYWLgYVbpTvrAsMnIK/SukjXcdzrHjKhRClDpTv&#10;rAuM10m9K6WPdO1P0vIpF0qUOlC+sy4wviQV+rpHOIf5qIoYTsJfSN0hpY9zmI+qiOEyPEvqWil9&#10;4EbhFX8BYuxjaADfQ8wHH7gW5CKLACH2MRwCfAutkNLHcf4X2CYQsrSifGddYJwjZR4Cx0qS5R1w&#10;oXxnXWAcJXWXlMVYTWWjrIlgvB3lO+sCA18ydkpZjKeo7BvWRDDejvKddYGBp7z3pCzGh1T2KmtC&#10;jVcnIU49aHkKXlYDTaR+l7IIZX9SWRMHhBrvX4Z08QktLsLLaqASD9rGh1GUTVQ0cw0HhBofQwO5&#10;L0j2sXaCG/anrIEaH8MhyG0kOX8bBw7uvkRFGzgA2ngrynfW6cZPpIdY26k4QiXaRRhzA48geJYD&#10;Ky+jYjMHAiRYWlG+sy5kDFAwGzyWRNh8kQq+5UASGm9B+c66kLESF8IZ52nQADsfXqQKjbegfGdd&#10;2GjDQ9/kOo4MGvFpsfAQR0x4fBTlO+sMowNx4TmOdMq75uG9waECOZZWlO+sM429SHjDt3Pos/6A&#10;MN7m0AdHxbFIB+rJnoLAYJExiRgdYinuUv967ctJWdMwkp7XxYmAMcoWWaZ7hewRCIwWGZOo0XYe&#10;Oc/744Mn11QvW1az9umPeInyHN/ddLCgMNdZdKFSHDWMFzkTi1GPq9HCsG2aGm7XzZUs1T58GOkw&#10;B+WKSIRWuXrqZEEub0MKYeIwNvSH/rJ8r1gMsNLKq2p2powPpQhO46pNPfuOnMnn8yc+f625kpNW&#10;qrtHHEvm0yPd13ERQpZhnEbMZA1kDWQNZA1kDSzNBkr/u1J9dYlwLMAkiba2QnCypPDUEs6VFJ5a&#10;EkkkTNbA0myg1PDUEs6VFJ5akvqNqPS/KTR+S3il4KVYpkPWQNZA1kDKDVS1L3reYnsVhyWn/jje&#10;AM87VmR1MEmqeH7PG0vnPdjN0xPtnCot+KfGQO3KIdod4lRpKdDM1+dyq2h3gVOlBb8grs3l6lJr&#10;AGuog7V1g7RL5xBoJ+EuTpWWqhM8fVqXoX8jGkvpRkTvwUuHC4VD6d2KMzL+D+Ry/wI4TdrHkPhw&#10;eQAAAABJRU5ErkJgglBLAwQKAAAAAAAAACEA0VDm1yMHAAAjBwAAFAAAAGRycy9tZWRpYS9pbWFn&#10;ZTQucG5niVBORw0KGgoAAAANSUhEUgAAAIAAAACACAMAAAD04JH5AAAAAXNSR0IArs4c6QAAAARn&#10;QU1BAACxjwv8YQUAAAHpUExURQAAAP///4CAgKqqqr+/v8zMzKqqqra2tqqqqrOzs7m5uaqqqra2&#10;tru7u6+vr7S0tLOzs7a2tq6urri4uLGxsbOzs7a2trCwsLOzs6+vr7KysrS0tLGxsbW1tbGxsbS0&#10;tLCwsLW1tbGxsbOzs7W1tbOzs7S0tLKysrOzs7W1tbKysrS0tLKysrS0tLOzs7GxsbOzs7S0tLW1&#10;tbKysrS0tLS0tLKysrOzs7Ozs7Ozs7S0tLOzs7S0tLKysrOzs7S0tLOzs7Ozs7Ozs7S0tLKysrOz&#10;s7S0tLKysrS0tLOzs7Ozs7KysrKysrOzs7Ozs7S0tLOzs7KysrKysrOzs7S0tLKysrOzs7Ozs7Ky&#10;srOzs7Ozs7KysrOzs7Ozs7Ozs7Ozs7S0tLOzs7Ozs7S0tLKysrOzs7Ozs7Ozs7S0tLOzs7Ozs7S0&#10;tLOzs7Ozs7Ozs7Ozs7Ozs7KysrOzs7Ozs7S0tLOzs7Ozs7Ozs7Ozs7Ozs7KysrOzs7Ozs7Ozs7Oz&#10;s7Ozs7Ozs7Ozs7Ozs7Ozs7Ozs7Ozs7Ozs7Ozs7Ozs7Ozs7Ozs7Ozs7S0tLOzs7Ozs7Ozs7Ozs7Oz&#10;s7Ozs7Ozs7Ozs7Ozs7Ozs7Ozs7Ozs7Ozs7Ozs7Ozs7Ozs7Ozs7Ozs7Ozs7Ozs7Ozs7Ozs4UTg2UA&#10;AACidFJOUwABAgMEBQYHCQoLDA4PEBEUFRYZGhscHR4gISIkJicpKi0uLzAyMzU2Nzg6P0FDRUZH&#10;SElLTk9QUVRVV1hZXl9hZGVmZ2hpam1ub3F0dXZ3eHt+f4GFhoeIiY2PkJGTlJWWl5iZmp2en6Ch&#10;pqeoqqusra6vsLGys7W2t7i5vL3AwsXGx8nMzc7P0NLU1dfZ3d7g4uPp7fDx8vT19vf5+/z9/kAz&#10;u1MAAAAJcEhZcwAAA7AAAAOwASfED60AAAQVSURBVHhe7Zv7WwxhFMdnrRKxuUvkknUv5BaJIrnk&#10;Uq6Ve5J7SOVWhIQQIimk2r/UOe+cXbtrZ3fOmRnP0/O8n5/e78683/n8MO3OOzMZFvjqvoXkDDWm&#10;U4+Y9VQlpc2pQQ0ViWlLoyYhtdQjx6EBCnRvlPHJDQMUaKcxlx5TINTqxMANAUcGTgWe/xYYpBVX&#10;R+h0KFC9nW/ge49TonAkYPANCnBCNM4EyKDFvkEJ7h+NQwG2AQqM9hD9LghwDVBggMaO/wqUANPA&#10;AwEyuG/PwAsBloEnAhwDbwQYBh4J2DewFkiv7KK/TkVzPn1uQZwAGTSnNLAWKMWCKAYzaUNi4gXC&#10;BhMpWmEt0Ibzo9lGGxLzj4BNA2uBdpweTQltSMy/AvYMkgt00u909S8IbAFbBskFamlsDEDgC5DB&#10;vWQG3grYMPBYILWB1wIpDTwXIIO7VgauCtTNT8Rh2GJt4KpAUm7RjnH8P4HQGtozluQCMSQXaKS9&#10;rEk83zWBRV20myVcgXNqVhRB2mDFLDrpEjEI87kCuV/xqH+5Q5+LsD6HrAUMfz4t/RW59KkMkYCb&#10;aAGRwJxKuBI5lGOGvKPmlQmHPdPMuYBEYK36EQmNFWE4qMZcBqerJkAiEP5qe4DhHQUm+1UTIBEI&#10;X5ZXYbhMgcky1QRIBMyFyasqtRyYefqNuT7h8GynKkJEJ6GbaAEtoAXGpYCv8HpTU9PNrX4Mk3bd&#10;gsDk0gpVhEgEiiAgFRhwC5/RBaoJkAhcxQrgEYYPFJgcUE2ARGATNgBlGE5S4DEyTzUBopNw9dmG&#10;hobz5s0x/5Z6CExOLVRzEZGAm2gBLaAFxqVAxonevr6+jzVZGObWf4bA5PU+VYRIBMohIMcxXKPA&#10;ZJVqAiQCDdgAtGJIfQsqIeqXFJEIrPiJFaHhQgy7R1Vg0h9QTYDoJMwqraioKJtphpxyCEyKJ5lz&#10;AZGAm2gBLaAFZAKTA4HAFBobUyEw+fs1IBKY0TICceyJuk+3/CWMufy4MkE1ARKBY9gBXMTwkAKT&#10;zaoJkAhgQG5gwFecBESOKRHIfosVod6lGNZ9UYHHWEfkBUfZSbgoGAwuprE/DwKTbJoLyARcRAto&#10;AS0gElCP7QrouyRzg/n0jsNKcyoiEaAHl/2rMRR9V4FJT4ZqAiQCZ7ECuI0h5YPhxJSqJkAicAQb&#10;gDMYmikwWa+aAIlA4Dq+PDR8ew6GJY/HIDD5VudTTYDoJHQTLaAFtIAW0AJaYDwJPKXFvbvgBZVN&#10;Ae8YDwI7zT09IrzQjiVGIL1DcOFlk+ELdJA4YgQMI5uW9i7wApqv0RiIvFQVR5yAi8S8FGuNFtAC&#10;WgAFhmg97y7d9gW8w4bADtrVG2roKEmYbb666hGR+wNJ2Ev/s+0BUfcHYjCMP9S82GjZKew0AAAA&#10;AElFTkSuQmCCUEsDBAoAAAAAAAAAIQANs1S36QsAAOkLAAAUAAAAZHJzL21lZGlhL2ltYWdlNS5w&#10;bmeJUE5HDQoaCgAAAA1JSERSAAAAgAAAAIAIAwAAAPTgkfkAAAABc1JHQgCuzhzpAAAABGdBTUEA&#10;ALGPC/xhBQAAApdQTFRFAAAA////gICAqqqqv7+/zMzMqqqqtra2v7+/qqqqs7Ozubm5qqqqsbGx&#10;tra2u7u7r6+vtLS0uLi4rq6us7Oztra2rq6usbGxtbW1uLi4s7Oztra2sLCws7OztbW1r6+vsrKy&#10;tLS0tra2sbGxs7OztbW1tLS0srKytLS0tbW1sbGxs7OztbW1sbGxs7OztLS0srKys7OztbW1srKy&#10;s7OztLS0s7OztLS0srKytLS0srKys7OztLS0sbGxs7OztLS0tbW1srKys7OztLS0srKys7OztLS0&#10;srKys7OztLS0srKys7OztLS0srKys7OztLS0srKys7Ozs7OztLS0srKys7Ozs7OztLS0srKys7Oz&#10;s7OztLS0srKys7OztLS0srKys7OztLS0s7OztLS0srKys7OztLS0srKys7OztLS0s7Ozs7OztLS0&#10;srKys7OztLS0srKys7Ozs7OztLS0s7OztLS0srKys7Ozs7OztLS0s7OztLS0srKys7Ozs7Ozs7Oz&#10;s7OztLS0s7OzsrKys7OztLS0s7Ozs7OztLS0s7Ozs7Ozs7OzsrKys7Ozs7Ozs7OztLS0s7Ozs7Oz&#10;srKys7Ozs7OztLS0s7Ozs7Ozs7OzsrKys7Ozs7OztLS0s7Ozs7Ozs7Ozs7Ozs7Ozs7OzsrKys7Oz&#10;s7OztLS0s7Ozs7Ozs7Ozs7Ozs7Ozs7OzsrKys7Ozs7Ozs7Ozs7Ozs7Ozs7Ozs7Ozs7Ozs7Ozs7Oz&#10;s7Ozs7Ozs7Ozs7Ozs7OztLS0s7Ozs7Ozs7Ozs7Ozs7Ozs7Ozs7Ozs7Ozs7Ozs7Ozs7Ozs7Ozs7Oz&#10;s7Ozs7Ozs7Ozs7Ozs7Ozs7Ozs7Ozs7Ozs7Ozs7Ozs7Ozs7Ozs7Ozs7Ozs7Ozs7Ozs7OzLc0EAAAA&#10;ANx0Uk5TAAECAwQFBgcICQoLDA0ODxAREhMUFRYXGBkbHB0eHyAhIiMkJSYpKywtLi8wMTIzNTY3&#10;ODk6PD0/QUJDREVGR0hJSktMTU5PUFJTVFVWV1hZWltcXV5hYmNkZWZnaGlqa21vcHFyc3R1d3h5&#10;ent8fX5/gIGDhIiJiouNjo+QkZOUlZeZmpydnp+goaKjpKWoqaqrra6vsLGztLe4ubq7vL2+v8DB&#10;wsPExcbHyMnKy8zNzs/R0tPW19na29zd3t/g4eLj5OXm5+jp6uvs7e7v8PH09fb3+Pn6+/z9/kbn&#10;s6cAAAAJcEhZcwAAA7AAAAOwASfED60AAAfzSURBVHhe7Zv/f05VHMCvbVrD2IZIk20UDZuUlC/5&#10;rmKEvhBFIjWRolaYRkuRki99U5kRs2IpViIxX5bCko3Z7Pljup/P+dznnnOe++XcL4+XH/b+YTuf&#10;ez7nnvd57n2ee8+5z6O1ckuRXrBodalv3upDu/HLmF1NkUBcGUZ78kXv3bSbANQHMBj6D+0kEA0j&#10;aHeeGXaddhGQ+uG0Q4/0vsTan1n/RqE/vmY78GvAjn/NlDYUe2cB7kGnwY/BWGx68A4K/RAV8HUe&#10;7IKGNUH65wR8GGTg+38KRf5AgS8Pwd9Iw0jaqMpkaHXW//EHUGBDlyPwz7PBK9DoQwp8wgQ0fwar&#10;oc3rFPiEBLR0dhSujaPtSnwATRZQ4BNDwJdBqAJ+DDiB9jPok81gdnfc7oopEDUYj5EKpkDqUWzL&#10;c0ntKs8JeDcwBWZhS5ESzHGDF/BsYAq8iQ1FvsCcvD0X6iw58hTWz4bUrVjUoXfj1VEUu2AKLMd2&#10;IijQ7i+KYrkxGBLGQfEAlBBvBpJANd3jlZaWQYgC+VCyoRAScqHUlAFFxJOBJLAaNwJTIESB9Hoo&#10;WoNHOqEWiq9BkUHnQeMEip1QENCm/gtlC5oovRSCy71ZABivwWiKHVAR0BJ7ZVvSjlVruTcg+Wgm&#10;hTrqBkoCrmyE5Mj5aeZV1TAYQ7Et4Qh0Pw3ZkciJ4rkFxNwG3OJqEI6Almd7ol57kFJsCElAG3Ie&#10;8q3YRRk2qAj02XJI5EBRClbwZNrNrs5Qgg0KAsl/QlFkHeaIjK3EN4PMWaq2QRLYQadQQQHeKqHA&#10;QChJnIKKGO6cVbTpuzKTHyDVm4AECnRtpIhjN1S40hdSgwtoz8cY1ORihRveBPCqLkEX+U55+QJ9&#10;27LtbngTyL4CRYGWRzHHN94EtIEb6dwx2OL6OeqCR4HwaRVoFWgV8CiQs3KryFqXewlXvAn0iL33&#10;bR6KOb7xJjAfShLrMUdLsrkrbs+qbZEE0jpRgccUsL8aPvkfhTLNa7DeFlOgzbA1R/W71Ibfih+R&#10;1qMUBDLY/a0lznOfqMCInzEbqRJXMyWBsjkGONtBAde5oS0kkLQWc6OU8ldzScDqnjDlHBQtuTEI&#10;c+1gAmn7MJejzJhS6SgIaAPLbdYHDk/HeltQ4OJB+CvymXkiqAj4BgWI6nn3tu/Qb+ExFi2kjJsm&#10;cH1+AtuUtATv3S93ZuHNEuBniM/iliKKbo5AozBLx6l0DQWKAqnpArfTZjcGwD50WubQBiQTF+j7&#10;U6QiMFqemzWX98AKF9KqKD/SMo82IXth0ywKFAQ6XoaiyOeY44zZv2QgLJBLAhW0SltYuBlCFLD6&#10;JDwNFc4YK5ZMgz8KS2FDMQWSgAQKdKDHajxboMIRGn/jxOQdWOBeg2KIl1KgIKA9/Ks07274qhtW&#10;OBDtX5/eywYVEM6kwBR4AUoSVssAShivP67bp+zEwDgKPZshin0XZNBCE8eV+zDHO0L/ugEuuxoG&#10;H0O5xrgamAJa55eKRBZn43bvSP2LBjOxaPFJGB7c8TcwDOZpBfik2upaEBrG+IUnBin4gDTSsp59&#10;T8HqahgWFuMH6DVgbLe6HwgJy/ED7cqxAvjR8o4oHGzGD9BRiEQqO9IWIGQB2/ED7PyPVKRSjIQr&#10;4DB+/fLGzj+xf15g/PcnRA4KF1EFfPTPCeSyBIGpmKOKn/45gVcxQeRTzNHueYLWbyUG050mI43d&#10;f3vrnxOwvxquaKEwhvLbMAHx17+KQA/LRXDGM5CA+OxfFthMi7H5+YshRAF8LGjDIkgA/PYvC1jd&#10;Eyax509W1OdgboD+VQS0rqv4hwAcG/KwPkj/SgKuBOg/FIEg/YchEKj/EASC9a8m0IXemgb9ucmh&#10;4/VvGt4AR/Y6LKepCMxnw+A4Z5z+QcevJNAtpn99TJgTQv+yQA29w8vKqiFEAYfnhiqv/wXn5UxJ&#10;QAIFbjtOEcd7UKE0/shJim0wBay+RcNm4Vmf/EQPjYnKFXgWdmLjb3QavweBGZgu8g7m2MG+tuDS&#10;v7pA29jH38ccJ8Gp7Nu4z1EoYPavLqAlDKEbHYPhzmtBE3D/keN3UcxB/ePSjrqAV0qgqc7JXrQh&#10;Cp1/lQ9gNW20IYDA79AUkA2M/lNxmS5uAndDS4ZoEO2frRPGTQC/wlbLnvPw5wEd//365198BbZB&#10;y5I8toJ1Kou2cuOPs0Ai9jxRkwz4/uMrgGd4kz7PFQyE/uMrsAwa7oPS/czgRE/h+ANxFcDFPrbe&#10;2v8ilPXXQBx/fAU6Yl/4hUr9gs1eg3Pi+OMr8Di0q0ukaAB7DZDo+OMrsA7abaNASzan1ub44yvw&#10;B7SbjcXsOVvNR6vc+OMqkAXNIlla54LSU1gkhP7jKYAr23VvV0kz9z1C//EU2A7NJM5+NMk4KYn4&#10;CSTWQTOOhrLCfOmxuI6KwCrIWUaBMvg5bNDyS9HwZKoQwbRqCmzw9xMP/BRAajdOt/+FznTI+IYC&#10;G/z9yCUDP/oavn3Z+YnGJsh6nwIb0vHW1tt6oE6/7RXvjnR7fpl5Ffb9GEV24Ary6UA/dLIhAR9W&#10;1XMr45aMgaxIletjMM8k4XcwIisptIct45+ZJqx6BmfQftxvXTrF9uTQlax2g9+f+8WypAQn1/pb&#10;dDL14kRYP3i0Yjn14cxDf1N62DQ7f8nGJId/oBQexzx8J3bUztCPw+EXFb/8S6RNWhjgh88SJUue&#10;jpmxtnLroWn/AwvNoW7bD9CtAAAAAElFTkSuQmCCUEsDBAoAAAAAAAAAIQAnKylgthAAALYQAAAU&#10;AAAAZHJzL21lZGlhL2ltYWdlNi5wbmeJUE5HDQoaCgAAAA1JSERSAAAAgAAAAIAIAwAAAPTgkfkA&#10;AAABc1JHQgCuzhzpAAAABGdBTUEAALGPC/xhBQAAAvRQTFRFAAAA////gICAqqqqv7+/zMzMqqqq&#10;tra2v7+/qqqqs7Ozubm5qqqqsbGxtra2u7u7r6+vtLS0uLi4rq6us7Oztra2rq6usbGxtbW1uLi4&#10;sbGxs7Oztra2sLCws7OztbW1r6+vsrKytLS0tra2sbGxs7OztbW1sbGxs7OztLS0sLCwsrKytLS0&#10;tbW1sbGxs7OztbW1sbGxs7OztLS0tbW1srKys7OztbW1srKys7OztLS0sbGxs7OztLS0tbW1srKy&#10;tLS0srKys7OztLS0sbGxs7OztLS0tbW1srKys7OztLS0srKys7OztLS0srKys7Ozs7OztLS0srKy&#10;s7OztLS0srKys7OztLS0srKys7Ozs7OztLS0srKys7OztLS0srKys7OztLS0srKys7Ozs7OztLS0&#10;srKys7OztLS0srKys7Ozs7OztLS0s7Ozs7OztLS0srKys7OztLS0srKys7Ozs7OztLS0s7Ozs7Oz&#10;srKys7OztLS0srKys7Ozs7OztLS0s7Ozs7OztLS0srKys7Ozs7OzsrKys7Ozs7OztLS0s7Ozs7Oz&#10;tLS0srKys7Ozs7OzsrKys7Ozs7OztLS0s7Ozs7OztLS0srKys7Ozs7OztLS0s7Ozs7OztLS0s7Oz&#10;s7Ozs7OzsrKys7Ozs7OztLS0s7Ozs7OztLS0s7Ozs7Ozs7OzsrKys7Ozs7OztLS0s7Ozs7Ozs7Oz&#10;s7OzsrKys7Oz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7OzM43W1QAA&#10;APt0Uk5TAAECAwQFBgcICQoLDA0ODxAREhMUFRYXGBkaGxwdHh8gISIjJCUmJygpKissLS4vMDEy&#10;MzQ1Njc4OTo7PD0+P0FCQ0RFRkdISUpLTE1OT1BRUlNUVVZXWFlaW1xdXl9gYWJjZGVmZ2hpamts&#10;bW5vcHFyc3R1dnd4eXt8fX5/gIGCg4SFhoeIiYqLjI2Oj5CRkpOUlZaXmJmam5ydnp+goaKjpKWm&#10;p6ipqqusra6vsLKztba3uLm6u7y9vr/AwcLDxMXGx8jJysvMzc7P0NHS09TV1tfY2drb3N3e3+Dh&#10;4uPk5ebn6Onq6+zt7u/w8fLz9PX29/j5+vv8/f7exfhOAAAACXBIWXMAAAOwAAADsAEnxA+tAAAM&#10;RElEQVR4Xu2baWAV1RXH52WBsINUWUpF9lIJi4GAgAgNIGBBNtkVA2UREVkqSmuVRaNSbAsKSFuE&#10;FoW0tKXUthSQBkHCIoigJpGtbAkQIGwJhMyX/s+5583y3ry8zOTx+oXfh3DuuXfe/N+bmXPPuXfQ&#10;NK3eopybevk41AGf45XO5+VTysOljvJp7qkXifOXR8EiHH1z16byUD4FObp+q6vYHmEBnhXg/tst&#10;pleUAK8KcOQ2Mb2CjzhxybOCyAjY9tAF/L3cSTxuiJAAzbOCSAnwrCBiArwqiJwAjwoiKMCbgkgK&#10;8KQgogK8KIisAA8KIizAvYJIC3CtIOIC3CqIvACXCu6AAHcKbuj6P8T0ClKKTDGFjjQ7l1HBUv32&#10;SDG98i2SuoC02IUCX8fmYnnmlzhZUYYkiMIR+PTLnjNVd9SnS+5Ijoy403TLlxMGUVlG3GkavHtC&#10;zhhAFRlQCv2ydzQTs1xUqBUI1QtlEHBa1z8SM8L8vWwCMKq8gSgEdwXcFeBNwP1jJgjjyhtHvQjw&#10;pd1C28/We8XtDS8CZvGJDbb52HvP7LQyM3/2hL7N4/kwDwJiz/F5TR5l9zZplZmbuxYNqORFQEM0&#10;MocKS9B4gd0FsFxzdd1X+OtSQAs03hdb64PGy2zNheWRyAjQGiaFIHlFMZ0GlBz68LUx/Xokde87&#10;+tU1B0vEq89Qt0NpYFRYAaHodJBOousFqwZ+R1yK2gNWUk4GDnUTV0gwyKOA+LfU188cUUk8VhKG&#10;7uTe24sSxBMCjPEmoMEO+nw9o4e0g+m2lUfsuV/azmCEJwHtztCHnxqlQkUInuREKe9haTqCAeEE&#10;xA+V6GxhBj+b6TV4AIhJfG755uzT+Weyt7z/fJsY8WrV/kDDrvaWphPoDydgPX2IA4UTuRt0XpIr&#10;PsW5pY9Ijzb2OtpFpShAtyGgPhrHJaam/RuNZ9l9BZYDl+Xq+4ZkisfKvuHyM3ShpP1aZ9VwAL2G&#10;AO1rPtag5AfsXSlNO7ntuFNr/5k4dP1Mzp5s5JjCbimMHjyJxrmGqhEMOk0Bj9/mQ/0sV96YHhKd&#10;hRFce6rzxy1QhxT9bVr7quyp8tDUv6DgBCULK7CnJU0xe52eVQJ9pgCtP+o8P1fmxYk3gJ+hs7A7&#10;m3U/5aHfPleLm35qTMpif+Z3uZlM98Gv2AwGXRYBmq+pRNmkVqECSDva4JnEZpMcOk3e+FhuWYkZ&#10;y4/p8e9zaxTMkl5sBoEuq4DwxFL8TWfzAb7g6fZv76fG76nzXEtu/BZmlroggaDHnYBUHHGmJlm1&#10;DsMsnsJeJ8bTT3W8AZnVj8Gcwd5A3ApIOI4jRpMV/wmsG0+w15nHrmJEJn/xAbDyq7M3ALcCpuGA&#10;DI6/r8C6PZSdoehNv8E7bFJYeZGtAFwK8GXjgB+S1aoI1kx2hoauVwkHoU6wTjtlBy4FdMd4XhDy&#10;UfxZz77S+ACjPueHZAusgeyz41LAGoznNaW+MC7UZV8wPiMVq3YK40aRNQjGBvbZcScgASGlgJc9&#10;MnDgBPYF0X/rTf38yqaqMRrjDtI9UwHzVWE15bQSKCBBlhdqOYzVtB4YvoqMh2GccHywY5eiC1x5&#10;nJsxlBzztLUMxmD22YDXIqBThjkbHFPRzsYC+PnGp5UxlbQHEGNMXddUDBoH83dk9IOxjF024DUF&#10;dC2kIw3mi7uJROekpH24qe+Dx4fAcuse1WvDt5wOPLHlGv6qcFkN5kWaVaqg7NvPLhsYaArYS0eb&#10;3GrE3jekqThErrYwNnOnHd9iGrI2QWuJjOm6ukR/hCeZDKgvDp5g0GsIuA+N8+nCATTUXWavjNaS&#10;awKMadxJ9Pq4QD+2+HuwfkEj1tP3XQdD5QCTYc0i421dvxR826DXEEAp2QqxOSV7iS16gk3mkuvX&#10;MPxb3j66H8DF3uq32kAn8VGWpIqFRFgfkFHzw+192WMDvTYBDjlhjZmSpaX9C76nyUWaeEICRkld&#10;RN9a/7giOefAyuZurSLKh0+V6QQGhhNgQufqTwZyt1z24HvRFTq7kwIzsYkzn5lk+q/RfzEniukA&#10;BpZdwM/h42caU+IR9iD3h29rFS2RMj9d/4Sj1FQyN/sTqi8RM8V0ACPLLoCuMU8tZ3X9K/Zo2kvw&#10;0ZzchObp7ZwXTqLiNNOoGXZh1maj9hiV5drA0LILeBU+ngohIIs9mvYCfFPJaPiFvpln/FQKZvvM&#10;PAkpFP8ClY7oRfw82sDYsALiJTrXeg2+AeTZj3KHu1CUwJffhqwYClGI/nT+A7XZZnAPHKN/u8L/&#10;U/ZYgTOcgAkqyxb4KdgIQ37iGMQX/UJ71QDDqGY+pLQwFSGIn4KR6AgO73AaAhqhsVWCbhIlPCrf&#10;uAjLZB65KOD640Bbqpwu+rdnBtE62zf1pEW0hoPjwGwYwTUanIaACpfRsqKG4/e2sI5cz8CYw53g&#10;EXoQr6pC7TGaTY7ZyqBn4eFISNNU8P4QnIYA7XW0LBxQ+X7j5RKd09PxtB9mF3r/yZ1EZxJ+LQVW&#10;T7pax9UU4odqW97T+gJzAUcpG+g1BcRzNe3ncGNxm/wHs2EdMnBj8aykSKY9m+uTW0ymEuiE/bDq&#10;8OXTN6mKi7NH+azgCFOApnWcI1E3be4QhxRyHoY/ScaUkpLp7FG0NVcYz6o0wGA8fL8hYyCMN9ll&#10;A16rgDCkYPhqtppJyiUkIjIwZ1UxZhD7DZxcSFJ15FCewetCQGWUGlccF/8aId6BTPv117Sn4TxA&#10;OWFF/EiFDrto7gTwncx1URC+XgtXL+wduGRUncrH4WSNgKFyJDsuBXTDeP+d9OJ2MycJBVWoe/hh&#10;ohVnpxU1lwK4MurJJt0Ps9kKzY8x5jZvPFAcznFaUnMpgMPKDv6gH8EqGcbOUPSh2vBtNvEAO5fH&#10;bgXE0xoKzwdxm2EVDmKvM30pN97JT/MwWCcd7163Avi2PstzbU1kGnrx8+x1YiJNC0frk1mD7sWx&#10;7A3EtYDYz3HIn/kiNKTCT/+TZea1UJPKSD2vBTfoXtxnLF/aQI9VgK+ZTIZJiaF2vttQ+scpiNaY&#10;16LOTwxezYpN5aXLo+r8dC9Kih0EeiwCBtJSinAtLcQq2cvoLKKpB5WE2s45OtVeJdWcxKtX+k7+&#10;/bUunFDcdF5MQY8poL9ZGRJSI8SkyAKhMJzeBC5I4r64uWrNvmjj9A5qBaZq0rQNqsK7/ZaaTVrJ&#10;6wXOCtBhClCrewYlD7J3lTTt5EkS1FYtFRJ5OXty/HMCorK8V5JId0ourZs7KoDfEEBrxcdkMkyj&#10;7f9S14qvqHik+Z5Q04CdvUPknnuUEqqCpCasYFDq6w8otwHchoAQOSFVl04UTfVHtk6LzS9O5L1n&#10;vKo8ka5/IVJpVkB9idIjwBVOQPxg2SSwMJ33hP5q3Hu+VlOWbs46lX86a8vyqa2NB65GOg0r4FQ+&#10;hAJ4wglwpDXHgNxU54db4RvDS6m56n7Vmkl2bVcAhycBWn2K7rq+q4/TDMOkyO2Z24qbau2Eiiab&#10;ArS9CdDiFqid7v1PqXV6O5VH7uFeghWo86f3pPnBqgBNjwI0rYMk7NfWjlQRx0/dYWtolRYcmEZ5&#10;KhTI+eO07gEK0AoroLFE5yCSl/l3TvXs9W+MG5ySnDLwmQXp5sbLtDgthRW09p9fC1SARjgBtDTm&#10;EZqAWQElBur8gQpgGwJo93y3xNuh76JRjt3zy2toMZ8zAFYA5PwBCmAaAmLzeKCJ2vhVG6AuuJGR&#10;1qei5f2BFN7MXmfObVYFsAwB2nQaaLJVPWE1fyLRuQy8Mis1pbE6kylgDH2Y5fw2BTBMAb75fK2E&#10;TfYtcbeYAmjFSrfnbqYC/GsK0LQGoyTWTkg1S35vmALqopLUi3h1y4AVnEAZHyAggljeIWkaSsHG&#10;KAlwVNCDUrsuURLgqIBSuyXREuCkoBoyt0NRE+CkAAn+5egJcFCQiXksigKCFNCaWE40BQQqeAqt&#10;1VEVIApk97A5lRcDoitAKShOu1fTElLpNYh9vigL0JqQAr3464MUB/WrbaIVCU2a0KqZcKUPHPg3&#10;qgK0Wh/5X3XLbE1tGNEVgPr+zczT575c0VdlG/8HAXbuCkAO5rCEHQm2oQ5z3F+3k13+//brTAdM&#10;tifFLg3a7b2VKf81JYJ8Runte3KS0qgTWAtEkHx+hygcnQLfZo4YF8K+0KqoszDLv/EbQW7mvGPd&#10;OguBpv0POqYqu63wAqwAAAAASUVORK5CYIJQSwMEFAAGAAgAAAAhAEgpWRvdAAAABQEAAA8AAABk&#10;cnMvZG93bnJldi54bWxMj0FLw0AQhe+C/2GZgje7SSU1pNmUUtRTEWwF8TbNTpPQ7GzIbpP037t6&#10;sZeBx3u8902+nkwrBupdY1lBPI9AEJdWN1wp+Dy8PqYgnEfW2FomBVdysC7u73LMtB35g4a9r0Qo&#10;YZehgtr7LpPSlTUZdHPbEQfvZHuDPsi+krrHMZSbVi6iaCkNNhwWauxoW1N53l+MgrcRx81T/DLs&#10;zqft9fuQvH/tYlLqYTZtViA8Tf4/DL/4AR2KwHS0F9ZOtArCI/7vBi9NFwmIo4IkXT6DLHJ5S1/8&#10;AAAA//8DAFBLAwQUAAYACAAAACEAzOopJeAAAAC1AwAAGQAAAGRycy9fcmVscy9lMm9Eb2MueG1s&#10;LnJlbHO8001qwzAQBeB9oXcQs69lO4kpJXI2pZBtSQ8wSGNZ1PpBUktz+wpKIIHg7rTUDPPet9H+&#10;8GMX9k0xGe8EdE0LjJz0yjgt4OP09vQMLGV0ChfvSMCZEhzGx4f9Oy2Yy1GaTUispLgkYM45vHCe&#10;5EwWU+MDubKZfLSYyzNqHlB+oibet+3A43UGjDeZ7KgExKPaADudQ2n+P9tPk5H06uWXJZfvVHBj&#10;S3cJxKgpC7CkDP4NN01wGvh9Q1/H0K8ZujqGbs0w1DEMa4ZdHcNuzbCtY9heDPzms42/AAAA//8D&#10;AFBLAQItABQABgAIAAAAIQCxgme2CgEAABMCAAATAAAAAAAAAAAAAAAAAAAAAABbQ29udGVudF9U&#10;eXBlc10ueG1sUEsBAi0AFAAGAAgAAAAhADj9If/WAAAAlAEAAAsAAAAAAAAAAAAAAAAAOwEAAF9y&#10;ZWxzLy5yZWxzUEsBAi0AFAAGAAgAAAAhAFiFikYxCgAAPFMAAA4AAAAAAAAAAAAAAAAAOgIAAGRy&#10;cy9lMm9Eb2MueG1sUEsBAi0ACgAAAAAAAAAhAKS55npAEQAAQBEAABQAAAAAAAAAAAAAAAAAlwwA&#10;AGRycy9tZWRpYS9pbWFnZTEucG5nUEsBAi0ACgAAAAAAAAAhALRhsgLkDwAA5A8AABQAAAAAAAAA&#10;AAAAAAAACR4AAGRycy9tZWRpYS9pbWFnZTIucG5nUEsBAi0ACgAAAAAAAAAhALgPmzktCQAALQkA&#10;ABQAAAAAAAAAAAAAAAAAHy4AAGRycy9tZWRpYS9pbWFnZTMucG5nUEsBAi0ACgAAAAAAAAAhANFQ&#10;5tcjBwAAIwcAABQAAAAAAAAAAAAAAAAAfjcAAGRycy9tZWRpYS9pbWFnZTQucG5nUEsBAi0ACgAA&#10;AAAAAAAhAA2zVLfpCwAA6QsAABQAAAAAAAAAAAAAAAAA0z4AAGRycy9tZWRpYS9pbWFnZTUucG5n&#10;UEsBAi0ACgAAAAAAAAAhACcrKWC2EAAAthAAABQAAAAAAAAAAAAAAAAA7koAAGRycy9tZWRpYS9p&#10;bWFnZTYucG5nUEsBAi0AFAAGAAgAAAAhAEgpWRvdAAAABQEAAA8AAAAAAAAAAAAAAAAA1lsAAGRy&#10;cy9kb3ducmV2LnhtbFBLAQItABQABgAIAAAAIQDM6ikl4AAAALUDAAAZAAAAAAAAAAAAAAAAAOBc&#10;AABkcnMvX3JlbHMvZTJvRG9jLnhtbC5yZWxzUEsFBgAAAAALAAsAxgIAAPddAAAAAA==&#10;">
                <v:group id="Group 1031000455" o:spid="_x0000_s1057" style="position:absolute;width:56038;height:37257" coordsize="56038,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436"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437" coordorigin="33147"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0F888EFD"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دليل المدرب</w:t>
                              </w:r>
                            </w:p>
                          </w:txbxContent>
                        </v:textbox>
                      </v:shape>
                    </v:group>
                    <v:group id="Group 1965597079" o:spid="_x0000_s1064"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5"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6"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7"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8" type="#_x0000_t202" style="position:absolute;left:10229;top:416;width:9613;height:9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51A24FCC"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دليل المتدرب</w:t>
                              </w:r>
                            </w:p>
                          </w:txbxContent>
                        </v:textbox>
                      </v:shape>
                    </v:group>
                  </v:group>
                  <v:group id="Group 1103680565" o:spid="_x0000_s1069"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0"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1"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2"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3"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4"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74CD0D2F"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شرائح عرض</w:t>
                              </w:r>
                            </w:p>
                          </w:txbxContent>
                        </v:textbox>
                      </v:shape>
                    </v:group>
                    <v:group id="Group 1302049869" o:spid="_x0000_s1075"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6"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77"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78"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79"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37C0713B"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ورقة عمل</w:t>
                              </w:r>
                            </w:p>
                          </w:txbxContent>
                        </v:textbox>
                      </v:shape>
                    </v:group>
                  </v:group>
                  <v:group id="Group 722343205" o:spid="_x0000_s1080" style="position:absolute;top:27821;width:56038;height:9436" coordorigin=",27821"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1" style="position:absolute;left:33147;top:27821;width:28803;height:10438" coordorigin="33147,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2"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3"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4"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5"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171C08FB" w14:textId="77777777" w:rsidR="00F15E72" w:rsidRPr="003B51C6" w:rsidRDefault="00F15E72" w:rsidP="009A5032">
                              <w:pPr>
                                <w:spacing w:line="276" w:lineRule="auto"/>
                                <w:jc w:val="center"/>
                                <w:rPr>
                                  <w:rFonts w:ascii="Sakkal Majalla" w:eastAsia="Calibri" w:hAnsi="Sakkal Majalla" w:cs="Sakkal Majalla"/>
                                  <w:b/>
                                  <w:bCs/>
                                  <w:color w:val="FFFFFF"/>
                                  <w:kern w:val="24"/>
                                  <w:sz w:val="32"/>
                                  <w:szCs w:val="36"/>
                                </w:rPr>
                              </w:pPr>
                              <w:r w:rsidRPr="003B51C6">
                                <w:rPr>
                                  <w:rFonts w:ascii="Sakkal Majalla" w:eastAsia="Calibri" w:hAnsi="Sakkal Majalla" w:cs="Sakkal Majalla" w:hint="cs"/>
                                  <w:b/>
                                  <w:bCs/>
                                  <w:color w:val="FFFFFF"/>
                                  <w:kern w:val="24"/>
                                  <w:sz w:val="32"/>
                                  <w:szCs w:val="36"/>
                                  <w:rtl/>
                                </w:rPr>
                                <w:t>استمارة</w:t>
                              </w:r>
                            </w:p>
                          </w:txbxContent>
                        </v:textbox>
                      </v:shape>
                    </v:group>
                    <v:group id="Group 1256796124" o:spid="_x0000_s1086"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87"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88"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89"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0"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7A483323" w14:textId="77777777" w:rsidR="00F15E72" w:rsidRPr="003B51C6" w:rsidRDefault="00F15E72" w:rsidP="00F15E72">
                              <w:pPr>
                                <w:spacing w:line="216" w:lineRule="auto"/>
                                <w:jc w:val="center"/>
                                <w:rPr>
                                  <w:rFonts w:ascii="Sakkal Majalla" w:hAnsi="Sakkal Majalla" w:cs="Sakkal Majalla"/>
                                  <w:b/>
                                  <w:bCs/>
                                  <w:color w:val="FFFFFF"/>
                                  <w:kern w:val="24"/>
                                  <w:sz w:val="32"/>
                                  <w:szCs w:val="36"/>
                                  <w:lang w:bidi="ar-EG"/>
                                </w:rPr>
                              </w:pPr>
                              <w:r w:rsidRPr="003B51C6">
                                <w:rPr>
                                  <w:rFonts w:ascii="Sakkal Majalla" w:hAnsi="Sakkal Majalla" w:cs="Sakkal Majalla" w:hint="cs"/>
                                  <w:b/>
                                  <w:bCs/>
                                  <w:color w:val="FFFFFF"/>
                                  <w:kern w:val="24"/>
                                  <w:sz w:val="32"/>
                                  <w:szCs w:val="36"/>
                                  <w:rtl/>
                                  <w:lang w:bidi="ar-EG"/>
                                </w:rPr>
                                <w:t>اختبار قبلي وبعدي</w:t>
                              </w:r>
                            </w:p>
                          </w:txbxContent>
                        </v:textbox>
                      </v:shape>
                      <v:shape id="TextBox 7" o:spid="_x0000_s1091"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2"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29" o:title="Training " gain="19661f" blacklevel="22938f"/>
                </v:shape>
                <v:shape id="Picture 124869935" o:spid="_x0000_s1093"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30" o:title="Book " gain="19661f" blacklevel="22938f"/>
                </v:shape>
                <v:shape id="Picture 234177648" o:spid="_x0000_s1094"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1" o:title="Presentation " gain="19661f" blacklevel="22938f"/>
                </v:shape>
                <v:shape id="Picture 1093917362" o:spid="_x0000_s1095"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2" o:title="Document " gain="19661f" blacklevel="22938f"/>
                </v:shape>
                <v:shape id="Picture 565386706" o:spid="_x0000_s1096"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33" o:title="Exam " gain="19661f" blacklevel="22938f"/>
                </v:shape>
                <v:shape id="Picture 419973710" o:spid="_x0000_s1097"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34" o:title="Search " gain="19661f" blacklevel="22938f"/>
                </v:shape>
                <w10:anchorlock/>
              </v:group>
            </w:pict>
          </mc:Fallback>
        </mc:AlternateContent>
      </w:r>
    </w:p>
    <w:p w14:paraId="0AC0B3E0" w14:textId="77777777" w:rsidR="00DC2CFD" w:rsidRPr="003E089A" w:rsidRDefault="00DC2CFD" w:rsidP="00DC2CFD">
      <w:pPr>
        <w:rPr>
          <w:rFonts w:ascii="Sakkal Majalla" w:hAnsi="Sakkal Majalla" w:cs="Sakkal Majalla"/>
          <w:sz w:val="40"/>
          <w:szCs w:val="44"/>
          <w:rtl/>
          <w:lang w:bidi="ar-SY"/>
        </w:rPr>
      </w:pPr>
    </w:p>
    <w:p w14:paraId="1DC13E71" w14:textId="65D66498" w:rsidR="005F43F4" w:rsidRPr="003E089A" w:rsidRDefault="005F43F4">
      <w:pPr>
        <w:bidi w:val="0"/>
        <w:spacing w:after="160" w:line="259" w:lineRule="auto"/>
        <w:jc w:val="left"/>
        <w:rPr>
          <w:rFonts w:ascii="Sakkal Majalla" w:hAnsi="Sakkal Majalla" w:cs="Sakkal Majalla"/>
          <w:sz w:val="40"/>
          <w:szCs w:val="44"/>
          <w:rtl/>
          <w:lang w:bidi="ar-SY"/>
        </w:rPr>
      </w:pPr>
      <w:r w:rsidRPr="003E089A">
        <w:rPr>
          <w:rFonts w:ascii="Sakkal Majalla" w:hAnsi="Sakkal Majalla" w:cs="Sakkal Majalla"/>
          <w:sz w:val="40"/>
          <w:szCs w:val="44"/>
          <w:rtl/>
          <w:lang w:bidi="ar-SY"/>
        </w:rPr>
        <w:br w:type="page"/>
      </w:r>
      <w:bookmarkStart w:id="0" w:name="_Hlk207549579"/>
    </w:p>
    <w:p w14:paraId="19853305" w14:textId="4BBA4D26" w:rsidR="00A34119" w:rsidRPr="003E089A" w:rsidRDefault="00C87F1E" w:rsidP="005F43F4">
      <w:pPr>
        <w:spacing w:line="240" w:lineRule="auto"/>
        <w:jc w:val="center"/>
        <w:rPr>
          <w:rFonts w:ascii="Sakkal Majalla" w:hAnsi="Sakkal Majalla" w:cs="Sakkal Majalla"/>
          <w:b/>
          <w:bCs/>
          <w:color w:val="002060"/>
          <w:sz w:val="48"/>
          <w:szCs w:val="36"/>
          <w:rtl/>
        </w:rPr>
      </w:pPr>
      <w:r w:rsidRPr="00C87F1E">
        <w:rPr>
          <w:rFonts w:ascii="Sakkal Majalla" w:eastAsia="Calibri" w:hAnsi="Sakkal Majalla" w:cs="Sakkal Majalla"/>
          <w:noProof/>
          <w:sz w:val="36"/>
          <w:szCs w:val="36"/>
          <w:rtl/>
        </w:rPr>
        <w:lastRenderedPageBreak/>
        <mc:AlternateContent>
          <mc:Choice Requires="wpg">
            <w:drawing>
              <wp:anchor distT="0" distB="0" distL="0" distR="0" simplePos="0" relativeHeight="252304384" behindDoc="0" locked="0" layoutInCell="1" allowOverlap="1" wp14:anchorId="03FDC242" wp14:editId="0C33D5B8">
                <wp:simplePos x="0" y="0"/>
                <wp:positionH relativeFrom="margin">
                  <wp:posOffset>-675005</wp:posOffset>
                </wp:positionH>
                <wp:positionV relativeFrom="paragraph">
                  <wp:posOffset>-608965</wp:posOffset>
                </wp:positionV>
                <wp:extent cx="7188487" cy="9729015"/>
                <wp:effectExtent l="0" t="0" r="0" b="0"/>
                <wp:wrapNone/>
                <wp:docPr id="1116"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88487" cy="9729015"/>
                          <a:chOff x="-620761" y="0"/>
                          <a:chExt cx="7188488" cy="9729015"/>
                        </a:xfrm>
                      </wpg:grpSpPr>
                      <wpg:grpSp>
                        <wpg:cNvPr id="47" name="Group 47"/>
                        <wpg:cNvGrpSpPr/>
                        <wpg:grpSpPr>
                          <a:xfrm>
                            <a:off x="-620761" y="2571750"/>
                            <a:ext cx="7188488" cy="7157265"/>
                            <a:chOff x="-782698" y="0"/>
                            <a:chExt cx="7188583" cy="7157771"/>
                          </a:xfrm>
                        </wpg:grpSpPr>
                        <wpg:grpSp>
                          <wpg:cNvPr id="48" name="Group 48"/>
                          <wpg:cNvGrpSpPr/>
                          <wpg:grpSpPr>
                            <a:xfrm>
                              <a:off x="3129295" y="0"/>
                              <a:ext cx="2263074" cy="643330"/>
                              <a:chOff x="3848921" y="0"/>
                              <a:chExt cx="2263074" cy="643330"/>
                            </a:xfrm>
                          </wpg:grpSpPr>
                          <wpg:grpSp>
                            <wpg:cNvPr id="49" name="Group 49"/>
                            <wpg:cNvGrpSpPr/>
                            <wpg:grpSpPr>
                              <a:xfrm>
                                <a:off x="5606227" y="0"/>
                                <a:ext cx="505768" cy="515506"/>
                                <a:chOff x="5606227" y="0"/>
                                <a:chExt cx="505768" cy="515506"/>
                              </a:xfrm>
                            </wpg:grpSpPr>
                            <wps:wsp>
                              <wps:cNvPr id="50" name="Oval 50"/>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51" name="Image"/>
                                <pic:cNvPicPr/>
                              </pic:nvPicPr>
                              <pic:blipFill>
                                <a:blip r:embed="rId35" cstate="print">
                                  <a:lum bright="70000" contrast="-70000"/>
                                </a:blip>
                                <a:srcRect/>
                                <a:stretch/>
                              </pic:blipFill>
                              <pic:spPr>
                                <a:xfrm>
                                  <a:off x="5692357" y="81472"/>
                                  <a:ext cx="352560" cy="352560"/>
                                </a:xfrm>
                                <a:prstGeom prst="rect">
                                  <a:avLst/>
                                </a:prstGeom>
                              </pic:spPr>
                            </pic:pic>
                          </wpg:grpSp>
                          <wps:wsp>
                            <wps:cNvPr id="52" name="Rectangle 52"/>
                            <wps:cNvSpPr/>
                            <wps:spPr>
                              <a:xfrm>
                                <a:off x="3848921" y="69885"/>
                                <a:ext cx="1754528" cy="573445"/>
                              </a:xfrm>
                              <a:prstGeom prst="rect">
                                <a:avLst/>
                              </a:prstGeom>
                            </wps:spPr>
                            <wps:txbx>
                              <w:txbxContent>
                                <w:p w14:paraId="5E1678DE"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53" name="Group 53"/>
                          <wpg:cNvGrpSpPr/>
                          <wpg:grpSpPr>
                            <a:xfrm>
                              <a:off x="-159" y="9939"/>
                              <a:ext cx="2261394" cy="643262"/>
                              <a:chOff x="-159" y="0"/>
                              <a:chExt cx="2261702" cy="643912"/>
                            </a:xfrm>
                          </wpg:grpSpPr>
                          <wps:wsp>
                            <wps:cNvPr id="54" name="Oval 54"/>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55" name="Rectangle 55"/>
                            <wps:cNvSpPr/>
                            <wps:spPr>
                              <a:xfrm>
                                <a:off x="-159" y="69887"/>
                                <a:ext cx="1756037" cy="574025"/>
                              </a:xfrm>
                              <a:prstGeom prst="rect">
                                <a:avLst/>
                              </a:prstGeom>
                            </wps:spPr>
                            <wps:txbx>
                              <w:txbxContent>
                                <w:p w14:paraId="1F27C95F"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56" name="Image"/>
                              <pic:cNvPicPr/>
                            </pic:nvPicPr>
                            <pic:blipFill>
                              <a:blip r:embed="rId36" cstate="print">
                                <a:lum bright="70000" contrast="-70000"/>
                              </a:blip>
                              <a:srcRect/>
                              <a:stretch/>
                            </pic:blipFill>
                            <pic:spPr>
                              <a:xfrm>
                                <a:off x="1832379" y="63971"/>
                                <a:ext cx="381525" cy="381525"/>
                              </a:xfrm>
                              <a:prstGeom prst="rect">
                                <a:avLst/>
                              </a:prstGeom>
                            </pic:spPr>
                          </pic:pic>
                        </wpg:grpSp>
                        <wps:wsp>
                          <wps:cNvPr id="57" name="Rectangle 57"/>
                          <wps:cNvSpPr/>
                          <wps:spPr>
                            <a:xfrm>
                              <a:off x="3087912" y="875282"/>
                              <a:ext cx="3317973" cy="2795549"/>
                            </a:xfrm>
                            <a:prstGeom prst="rect">
                              <a:avLst/>
                            </a:prstGeom>
                            <a:ln>
                              <a:noFill/>
                            </a:ln>
                          </wps:spPr>
                          <wps:txbx>
                            <w:txbxContent>
                              <w:p w14:paraId="54650A7E" w14:textId="77777777" w:rsidR="00C87F1E" w:rsidRDefault="00C87F1E" w:rsidP="00C87F1E">
                                <w:pPr>
                                  <w:pStyle w:val="a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43505A77" w14:textId="77777777" w:rsidR="00C87F1E" w:rsidRPr="00B566CD" w:rsidRDefault="00C87F1E">
                                <w:pPr>
                                  <w:pStyle w:val="a5"/>
                                  <w:numPr>
                                    <w:ilvl w:val="0"/>
                                    <w:numId w:val="4"/>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التعرف على المفاهيم الأساسية لإدارة العمليات والإجراءات.</w:t>
                                </w:r>
                              </w:p>
                              <w:p w14:paraId="7CAB6723" w14:textId="77777777" w:rsidR="00C87F1E" w:rsidRPr="00B566CD" w:rsidRDefault="00C87F1E">
                                <w:pPr>
                                  <w:pStyle w:val="a5"/>
                                  <w:numPr>
                                    <w:ilvl w:val="0"/>
                                    <w:numId w:val="4"/>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التمييز بين العمليات والسياسات والإجراءات والتعليمات.</w:t>
                                </w:r>
                              </w:p>
                              <w:p w14:paraId="56A096BC" w14:textId="77777777" w:rsidR="00C87F1E" w:rsidRPr="00B566CD" w:rsidRDefault="00C87F1E">
                                <w:pPr>
                                  <w:pStyle w:val="a5"/>
                                  <w:numPr>
                                    <w:ilvl w:val="0"/>
                                    <w:numId w:val="4"/>
                                  </w:numPr>
                                  <w:spacing w:line="240" w:lineRule="auto"/>
                                  <w:jc w:val="lowKashida"/>
                                  <w:rPr>
                                    <w:rFonts w:ascii="Sakkal Majalla" w:eastAsia="GE Dinar One" w:hAnsi="Sakkal Majalla" w:cs="Sakkal Majalla"/>
                                    <w:b/>
                                    <w:bCs/>
                                    <w:kern w:val="24"/>
                                    <w:sz w:val="36"/>
                                    <w:szCs w:val="36"/>
                                    <w:lang w:bidi="ar-SY"/>
                                  </w:rPr>
                                </w:pPr>
                                <w:r w:rsidRPr="00B566CD">
                                  <w:rPr>
                                    <w:rFonts w:ascii="Sakkal Majalla" w:eastAsia="GE Dinar One" w:hAnsi="Sakkal Majalla" w:cs="Sakkal Majalla"/>
                                    <w:b/>
                                    <w:bCs/>
                                    <w:kern w:val="24"/>
                                    <w:sz w:val="36"/>
                                    <w:szCs w:val="36"/>
                                    <w:rtl/>
                                    <w:lang w:bidi="ar-SY"/>
                                  </w:rPr>
                                  <w:t>تحديد عناصر العملية وعلاقتها بالأهداف المؤسسية.</w:t>
                                </w:r>
                              </w:p>
                            </w:txbxContent>
                          </wps:txbx>
                          <wps:bodyPr vert="horz" wrap="square" lIns="91440" tIns="45720" rIns="91440" bIns="45720" anchor="t">
                            <a:prstTxWarp prst="textNoShape">
                              <a:avLst/>
                            </a:prstTxWarp>
                            <a:noAutofit/>
                          </wps:bodyPr>
                        </wps:wsp>
                        <wps:wsp>
                          <wps:cNvPr id="58" name="Rectangle 58"/>
                          <wps:cNvSpPr/>
                          <wps:spPr>
                            <a:xfrm>
                              <a:off x="-782698" y="821170"/>
                              <a:ext cx="3126014" cy="6336601"/>
                            </a:xfrm>
                            <a:prstGeom prst="rect">
                              <a:avLst/>
                            </a:prstGeom>
                            <a:ln>
                              <a:noFill/>
                            </a:ln>
                          </wps:spPr>
                          <wps:txbx>
                            <w:txbxContent>
                              <w:p w14:paraId="69C38F39" w14:textId="77777777" w:rsidR="00C87F1E" w:rsidRPr="00B566CD" w:rsidRDefault="00C87F1E">
                                <w:pPr>
                                  <w:pStyle w:val="a5"/>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مفهوم إدارة العمليات وأهميتها في رفع الكفاءة المؤسسية.</w:t>
                                </w:r>
                              </w:p>
                              <w:p w14:paraId="0E5A7140" w14:textId="77777777" w:rsidR="00C87F1E" w:rsidRPr="00B566CD" w:rsidRDefault="00C87F1E">
                                <w:pPr>
                                  <w:pStyle w:val="a5"/>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الفرق بين العملية والإجراء والسياسة وتعليمات العمل.</w:t>
                                </w:r>
                              </w:p>
                              <w:p w14:paraId="3EB75B2C" w14:textId="77777777" w:rsidR="00C87F1E" w:rsidRPr="00B566CD" w:rsidRDefault="00C87F1E">
                                <w:pPr>
                                  <w:pStyle w:val="a5"/>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أنواع العمليات: الاستراتيجية والتشغيلية والمساندة.</w:t>
                                </w:r>
                              </w:p>
                              <w:p w14:paraId="1B31864C" w14:textId="77777777" w:rsidR="00C87F1E" w:rsidRPr="00B566CD" w:rsidRDefault="00C87F1E">
                                <w:pPr>
                                  <w:pStyle w:val="a5"/>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مكونات العملية: المدخلات والأنشطة والمخرجات والعملاء.</w:t>
                                </w:r>
                              </w:p>
                              <w:p w14:paraId="55F9C6E2" w14:textId="77777777" w:rsidR="00C87F1E" w:rsidRPr="00B566CD" w:rsidRDefault="00C87F1E">
                                <w:pPr>
                                  <w:pStyle w:val="a5"/>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دورة حياة العملية ومستويات نضج إدارة العمليات.</w:t>
                                </w:r>
                              </w:p>
                              <w:p w14:paraId="6A4FAB8F" w14:textId="77777777" w:rsidR="00C87F1E" w:rsidRDefault="00C87F1E">
                                <w:pPr>
                                  <w:pStyle w:val="a5"/>
                                  <w:numPr>
                                    <w:ilvl w:val="0"/>
                                    <w:numId w:val="3"/>
                                  </w:numPr>
                                  <w:spacing w:after="0" w:line="240" w:lineRule="auto"/>
                                  <w:ind w:left="360"/>
                                  <w:rPr>
                                    <w:rFonts w:ascii="Sakkal Majalla" w:eastAsia="GE Dinar One" w:hAnsi="Sakkal Majalla" w:cs="Sakkal Majalla"/>
                                    <w:b/>
                                    <w:bCs/>
                                    <w:kern w:val="24"/>
                                    <w:sz w:val="36"/>
                                    <w:szCs w:val="36"/>
                                  </w:rPr>
                                </w:pPr>
                                <w:r w:rsidRPr="00B566CD">
                                  <w:rPr>
                                    <w:rFonts w:ascii="Sakkal Majalla" w:eastAsia="GE Dinar One" w:hAnsi="Sakkal Majalla" w:cs="Sakkal Majalla"/>
                                    <w:b/>
                                    <w:bCs/>
                                    <w:kern w:val="24"/>
                                    <w:sz w:val="36"/>
                                    <w:szCs w:val="36"/>
                                    <w:rtl/>
                                  </w:rPr>
                                  <w:t>أدوار مالك العملية ومدير العملية وأصحاب المصلحة.</w:t>
                                </w:r>
                              </w:p>
                            </w:txbxContent>
                          </wps:txbx>
                          <wps:bodyPr vert="horz" wrap="square" lIns="91440" tIns="45720" rIns="91440" bIns="45720" anchor="t">
                            <a:prstTxWarp prst="textNoShape">
                              <a:avLst/>
                            </a:prstTxWarp>
                            <a:noAutofit/>
                          </wps:bodyPr>
                        </wps:wsp>
                      </wpg:grpSp>
                      <wpg:grpSp>
                        <wpg:cNvPr id="59" name="Group 59"/>
                        <wpg:cNvGrpSpPr/>
                        <wpg:grpSpPr>
                          <a:xfrm>
                            <a:off x="-95370" y="0"/>
                            <a:ext cx="6662855" cy="2218038"/>
                            <a:chOff x="-95370" y="0"/>
                            <a:chExt cx="6662855" cy="2218038"/>
                          </a:xfrm>
                        </wpg:grpSpPr>
                        <pic:pic xmlns:pic="http://schemas.openxmlformats.org/drawingml/2006/picture">
                          <pic:nvPicPr>
                            <pic:cNvPr id="60" name="Image"/>
                            <pic:cNvPicPr/>
                          </pic:nvPicPr>
                          <pic:blipFill>
                            <a:blip r:embed="rId37" cstate="print">
                              <a:duotone>
                                <a:srgbClr val="000000"/>
                                <a:srgbClr val="B7BBD7"/>
                              </a:duotone>
                            </a:blip>
                            <a:srcRect/>
                            <a:stretch/>
                          </pic:blipFill>
                          <pic:spPr>
                            <a:xfrm>
                              <a:off x="5546035" y="0"/>
                              <a:ext cx="526415" cy="526415"/>
                            </a:xfrm>
                            <a:prstGeom prst="rect">
                              <a:avLst/>
                            </a:prstGeom>
                            <a:ln>
                              <a:noFill/>
                            </a:ln>
                          </pic:spPr>
                        </pic:pic>
                        <wps:wsp>
                          <wps:cNvPr id="61" name="Rectangle 61"/>
                          <wps:cNvSpPr/>
                          <wps:spPr>
                            <a:xfrm>
                              <a:off x="5435280" y="899778"/>
                              <a:ext cx="1132205" cy="1318260"/>
                            </a:xfrm>
                            <a:prstGeom prst="rect">
                              <a:avLst/>
                            </a:prstGeom>
                          </wps:spPr>
                          <wps:txbx>
                            <w:txbxContent>
                              <w:p w14:paraId="0D757687" w14:textId="77777777" w:rsidR="00C87F1E" w:rsidRDefault="00C87F1E" w:rsidP="00C87F1E">
                                <w:pPr>
                                  <w:spacing w:line="240" w:lineRule="auto"/>
                                  <w:jc w:val="center"/>
                                  <w:rPr>
                                    <w:rFonts w:ascii="Sakkal Majalla" w:eastAsia="GE Dinar One" w:hAnsi="Sakkal Majalla"/>
                                    <w:b/>
                                    <w:bCs/>
                                    <w:color w:val="EE0000"/>
                                    <w:kern w:val="24"/>
                                    <w:sz w:val="56"/>
                                    <w:szCs w:val="56"/>
                                    <w:rtl/>
                                    <w:lang w:bidi="ar-SY"/>
                                  </w:rPr>
                                </w:pPr>
                                <w:r>
                                  <w:rPr>
                                    <w:rFonts w:ascii="Sakkal Majalla" w:eastAsia="GE Dinar One" w:hAnsi="Sakkal Majalla" w:hint="cs"/>
                                    <w:b/>
                                    <w:bCs/>
                                    <w:color w:val="EE0000"/>
                                    <w:kern w:val="24"/>
                                    <w:sz w:val="56"/>
                                    <w:szCs w:val="56"/>
                                    <w:rtl/>
                                    <w:lang w:bidi="ar-SY"/>
                                  </w:rPr>
                                  <w:t>اليوم التدريبي</w:t>
                                </w:r>
                              </w:p>
                              <w:p w14:paraId="6E50C9E5" w14:textId="77777777" w:rsidR="00C87F1E" w:rsidRDefault="00C87F1E" w:rsidP="00C87F1E">
                                <w:pPr>
                                  <w:spacing w:line="240" w:lineRule="auto"/>
                                  <w:jc w:val="center"/>
                                  <w:rPr>
                                    <w:rFonts w:ascii="Sakkal Majalla" w:eastAsia="GE Dinar One" w:hAnsi="Sakkal Majalla"/>
                                    <w:b/>
                                    <w:bCs/>
                                    <w:color w:val="EE0000"/>
                                    <w:kern w:val="24"/>
                                    <w:sz w:val="56"/>
                                    <w:szCs w:val="56"/>
                                    <w:lang w:bidi="ar-SY"/>
                                  </w:rPr>
                                </w:pPr>
                                <w:r>
                                  <w:rPr>
                                    <w:rFonts w:ascii="Sakkal Majalla" w:eastAsia="GE Dinar One" w:hAnsi="Sakkal Majalla" w:hint="cs"/>
                                    <w:b/>
                                    <w:bCs/>
                                    <w:color w:val="EE0000"/>
                                    <w:kern w:val="24"/>
                                    <w:sz w:val="56"/>
                                    <w:szCs w:val="56"/>
                                    <w:rtl/>
                                    <w:lang w:bidi="ar-SY"/>
                                  </w:rPr>
                                  <w:t>الاول</w:t>
                                </w:r>
                              </w:p>
                            </w:txbxContent>
                          </wps:txbx>
                          <wps:bodyPr wrap="square">
                            <a:prstTxWarp prst="textNoShape">
                              <a:avLst/>
                            </a:prstTxWarp>
                            <a:spAutoFit/>
                          </wps:bodyPr>
                        </wps:wsp>
                        <wps:wsp>
                          <wps:cNvPr id="62" name="Rectangle 62"/>
                          <wps:cNvSpPr/>
                          <wps:spPr>
                            <a:xfrm>
                              <a:off x="2979969" y="162739"/>
                              <a:ext cx="2430145" cy="704850"/>
                            </a:xfrm>
                            <a:prstGeom prst="rect">
                              <a:avLst/>
                            </a:prstGeom>
                          </wps:spPr>
                          <wps:txbx>
                            <w:txbxContent>
                              <w:p w14:paraId="2C5E4084"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الأولى</w:t>
                                </w:r>
                              </w:p>
                            </w:txbxContent>
                          </wps:txbx>
                          <wps:bodyPr wrap="square">
                            <a:prstTxWarp prst="textNoShape">
                              <a:avLst/>
                            </a:prstTxWarp>
                            <a:spAutoFit/>
                          </wps:bodyPr>
                        </wps:wsp>
                        <wps:wsp>
                          <wps:cNvPr id="63" name="Rectangle 63"/>
                          <wps:cNvSpPr/>
                          <wps:spPr>
                            <a:xfrm>
                              <a:off x="-95370" y="1319628"/>
                              <a:ext cx="5089526" cy="617220"/>
                            </a:xfrm>
                            <a:prstGeom prst="rect">
                              <a:avLst/>
                            </a:prstGeom>
                          </wps:spPr>
                          <wps:txbx>
                            <w:txbxContent>
                              <w:p w14:paraId="36DDD834" w14:textId="77777777" w:rsidR="00C87F1E" w:rsidRDefault="00C87F1E" w:rsidP="00C87F1E">
                                <w:pPr>
                                  <w:jc w:val="center"/>
                                  <w:rPr>
                                    <w:rFonts w:ascii="Sakkal Majalla" w:eastAsia="GE Dinar One" w:hAnsi="Sakkal Majalla"/>
                                    <w:b/>
                                    <w:bCs/>
                                    <w:kern w:val="24"/>
                                    <w:sz w:val="48"/>
                                    <w:szCs w:val="48"/>
                                    <w:lang w:bidi="ar-SY"/>
                                  </w:rPr>
                                </w:pPr>
                                <w:r w:rsidRPr="00B566CD">
                                  <w:rPr>
                                    <w:rFonts w:ascii="Sakkal Majalla" w:eastAsia="GE Dinar One" w:hAnsi="Sakkal Majalla"/>
                                    <w:b/>
                                    <w:bCs/>
                                    <w:kern w:val="24"/>
                                    <w:sz w:val="48"/>
                                    <w:szCs w:val="48"/>
                                    <w:rtl/>
                                    <w:lang w:bidi="ar-SY"/>
                                  </w:rPr>
                                  <w:t>مدخل إلى إدارة العمليات المؤسسية</w:t>
                                </w:r>
                              </w:p>
                            </w:txbxContent>
                          </wps:txbx>
                          <wps:bodyPr wrap="square">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w14:anchorId="03FDC242" id="Group 162" o:spid="_x0000_s1098" style="position:absolute;left:0;text-align:left;margin-left:-53.15pt;margin-top:-47.95pt;width:566pt;height:766.05pt;z-index:252304384;mso-wrap-distance-left:0;mso-wrap-distance-right:0;mso-position-horizontal-relative:margin;mso-position-vertical-relative:text;mso-width-relative:margin;mso-height-relative:margin" coordorigin="-6207" coordsize="71884,97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ppLGigYAAAofAAAOAAAAZHJzL2Uyb0RvYy54bWzsWVtv2zYUfh+w/yDo&#10;3bVIiaIkxCmWpS0KFG2xdtgzLcu2UN1GybGzX79zSOriW+K4q5cMe7BBSSR1rt/5eHT1epNn1l0i&#10;67QsJjZ55dhWUsTlLC0WE/v3r29HgW3VjShmIiuLZGLfJ7X9+vrnn67WVZTQcllms0RasElRR+tq&#10;Yi+bporG4zpeJrmoX5VVUsDDeSlz0cClXIxnUqxh9zwbU8fxx+tSzipZxkldw91b/dC+VvvP50nc&#10;fJrP66SxsokNsjXqX6r/Kf6Pr69EtJCiWqaxEUOcIUUu0gJe2m11KxphrWS6t1WexrKsy3nzKi7z&#10;cTmfp3GidABtiLOjzTtZriqlyyJaL6rOTGDaHTudvW388e6drL5Un6WWHoYfyvhbDXYZr6tFNHyO&#10;14t+8mYuc1wESlgbZdH7zqLJprFiuMlJEHgBt60YnoWchg5h2ubxEhyD60Y+dbhPbKtfHS/fbK2H&#10;GNpZPxaRfr0SshOqkxD9r4T/LK10NrE9EKEQOQSgsqkF16DhtoLmRrdZ+4pOw6GklHHCmYmfbW2N&#10;tJwwTv09bXlA/RCmHNOWBa7WFtdzTlDOJ2sL+29pG5yhrUtoSEM2lLTVk1Lfdbin5fQ913WNITqn&#10;uuD1kB5x6pHlT9Yy3NEyPENL5js+pRAdvT9aLZnDuG+cyQhjjo/7i6hT8sDaPnIPrz6qI6Bf3Sd4&#10;/X0J/mUpqkThRo0JbHIAotVExac7kVk6eNeVmoIAoOK/jmqDBTvpfUDZhw3VqSqiStbNu6TMLRxM&#10;7CTL0qpGAUUk7j7UjQ7xdhbersssnb1Ns0xdyMX010xaIDWUGB9DS6/NqqXQdyEVHRWD8NZaT1dp&#10;s7VPVuBuRYn76lfiHUCQVmkcTcvZvQZDlOfr5g8hKyN3Awp/LFvj7smu55oN223U7uDa66sqjSP4&#10;GRCH0Z6PHy92sKpZycQ2m+Qn7ZEL+W1VjaDeVKJJp2mWNveqdoIRUaji7nMao8p4MQgXyF4NIu9z&#10;sUgw9tsJOB0NuLd6Co5tvYZjIyfU2516dUBVXQtvy3iVJ0Wji7tMMhC5LOolBIxtySjJpwnAuXw/&#10;A+liIBYNQHol06JREZGtcmsq08USooxDREDEx2XRSIFhN9J3tOdROh1b8W9AEuAmBE4jkyZetpr1&#10;yqCeR9MipC7T+BEQj1ONEW1quIxC4migNGP9/ja72qA3ISZBFh3bh/JCGVwLooYglwo3U5axoF0C&#10;R2gbGGg5USyyxGJK75PBZFgeoBoGpkq2VoPK6jHaQi93PU9NOI4oj5htO8ObzXSjSAFRiNEnvbUG&#10;Hjix6z9XAnIMI+JcCIBYqn5ZNYA0Ctv6Vxh0UIDQUxfNRBTx6EhJC9rABoalnLkYYE8lLoRBrUQG&#10;FrqqSIqoNTXUYuKGfSmnvongrsqN2sVdjX9jyBmu5Q5EA5IzoAEhUWs7N/UKIrqgEX58jQNNtLl0&#10;jfO0tU6scRB3wLkOUp5Hyvn/NU6F9GV8DA7SPh7gjwIIfD0UsMfJTBfTCD7qKNBnBASB77jmyMK4&#10;59AfAz6K2ffIcGHwwZIGv5fDRvzW6c+SjSAIPgM2QgKXulxjve+G+vTYh7YbEOAjho3o8ctnI93J&#10;foAG5nR/Ihq4TsCxdmGFDDgQj10S5xIecnMspzxkzFNVtCt0e+j/MB8R0UknkZ6ndORKnyqw3wZ8&#10;dlnKv+xt2LCy9wWcHUPiedjsUhcetCHgQg6fTIdPRBHDVhNbE8/zKU9RIuWZP0R5LlMfuu7HICJM&#10;B+TEiBgNujQBJcBydmg9ob5DWtbkuj5c4YyLRYRhge1x9eVGRM8RHyLBO50eYLNnkOCQueDHA40e&#10;3/dpwAwuUkoCx1XhMmj1jPYW952eY8u7YOh1bE/ZL6ny4vH1GfcBEJb3Ku9sVTbwuUEf8AfNI2wJ&#10;6D5R1ybS/aMbfnNzq6oGeK1bDeN/rE/APGCVh48W1PegK65OUUyPfwSUIOPb7R1cBI+xt7/L1+Ge&#10;yuAT8Zh50DwJdPIGYci5yc/2FEuIS6ljbEhcAj32tht4XqMFDaONhaO+EnfnSVOJL9sxuIy7DrR3&#10;dFMAX3/S8YqGPAx9TUOJT/le08FzoXoad3HHC3QvugPMJ/IpwNfD3uoOhf9hb3X9oZ7s+B07OMlb&#10;g9oGqRNCLdwmO8wJQsAlDVDQ8YFM+x6uc9Rb6vMKuvJf8VZfpE1LFT64KkJnPg7jF93htZrVf8K+&#10;/hsAAP//AwBQSwMECgAAAAAAAAAhAAAAAAA6DAAAOgwAABQAAABkcnMvbWVkaWEvaW1hZ2UxLnBu&#10;Z4lQTkcNChoKAAAADUlIRFIAAABVAAAAVQgDAAAADytYaAAAAAFzUkdCAK7OHOkAAAAEZ0FNQQAA&#10;sY8L/GEFAAAC4lBMVEUAAAD///+AgICqqqq/v7/MzMyqqqq2tra/v7+qqqqzs7O5ubmqqqqxsbG2&#10;tra7u7uvr6+0tLS4uLiurq6zs7O2traurq6xsbG1tbW4uLixsbGzs7O2trawsLCzs7O1tbWvr6+y&#10;srK0tLS2traxsbGzs7O1tbWxsbGzs7O0tLSwsLCysrK0tLS1tbWxsbGzs7O1tbWxsbGzs7O0tLS1&#10;tbWysrKzs7O1tbWysrKzs7O0tLSxsbGzs7O0tLSysrKzs7O0tLSysrKzs7O0tLSxsbGzs7O0tLS1&#10;tbWysrKzs7O0tLSysrKzs7O0tLSysrKzs7Ozs7OysrKzs7O0tLSysrKzs7O0tLSysrKzs7Ozs7O0&#10;tLSysrKzs7OysrKzs7O0tLSysrKzs7O0tLSysrKzs7O0tLSysrKzs7Ozs7O0tLSzs7O0tLSysrKz&#10;s7OysrKzs7Ozs7O0tLSzs7Ozs7O0tLSysrKzs7O0tLSysrKzs7Ozs7O0tLSzs7Ozs7O0tLSysrKz&#10;s7Ozs7OysrKzs7Ozs7O0tLSzs7Ozs7O0tLSysrKzs7Ozs7OysrKzs7Ozs7O0tLSzs7Ozs7O0tLSy&#10;srKzs7Ozs7O0tLSzs7Ozs7O0tLSzs7Ozs7Ozs7OysrKzs7Ozs7O0tLSzs7O0tLSzs7Ozs7Ozs7Oy&#10;srKzs7Ozs7O0tLSzs7Ozs7Ozs7Ozs7Ozs7OysrK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eFPsAAAA9XRSTlMAAQIDBAUGBwgJCgsMDQ4PEBESExQVFhcYGRobHB0eHyAh&#10;IiMkJSYnKCkqKywtLi8wMTIzNDU2Nzg5Ojs8PT9AQUJDREVGR0hJSktMTU5PUFFTVFVWV1hZWltc&#10;XV5gYWJjZGZnaGlqa2xtb3BxcnR1dnd4eXp7fH1+f4CBgoOEhYaHiImKi4yNjo+QkZKTlJWWl5iZ&#10;mpucnZ6foKGio6Slpqipqqusra6vsLGys7S1t7i6u7y9vr/AwcLDxMXGx8jJysvMzc7P0NHS09TV&#10;1tfY2drb3N3e3+Dh4uPk5ebn6Onq6+zt7/Dx8vP09fb3+Pn6+/z9/tW9ITUAAAAJcEhZcwAAIdUA&#10;ACHVAQSctJ0AAAfgSURBVFhH1Zh7fFTFFcdnsyQbHnWVR9TGBAgohvCWJlBCQHkoIloLxSBSfIBo&#10;q1TwAaYollIUUUHxFQGlajVEEAJIMFFMEAgQAYM8tCyBmJAH7PvO+b8zZ87uvbt7s58b4POxfv+Z&#10;M2fO/e3szNwzM5f92uk4eNTNMeTdaKPmi+Oqzec0iCFYW9iBAi6GTmWkEw1fQBHWSF1WuktR+gfG&#10;Rp2H3WNyYpj4ExxmzLaAIndtfbwdPW5Oros6IzjL2J80GEQtESwBH2NJLRQo2NudWsxIqaIogWcR&#10;Y/kApuELARhLKKZIgbaSWszIOQ/v/YZsSVxVnbS9cIpMM0ZzGEEmMkWDm8iMYKkcAQNvgEaWGTcD&#10;5JCJ5LbAgfxJMcx0wUGKUKyK7HsU0arJ22ncouF/owhF21SZc/3ZIAkZCBx/MZkCFG1UZY4efbNi&#10;yPwttYZoq6o1fjnVwgCNn6DMSU1xsaJqnB8tnZriYkUV4Kf3FeX6u5U6Od+cyWLqrKluoLrhjd1p&#10;ssKQ4M5LUF3rI5VofGsuQbV9endz0ttfgmpc/n9UN5psiDoXnr041UZ6vhWqrarue1DxNqreveqN&#10;OCzvZ1XVwGUb1xLDgq/uSk1xsaLavouOcW9sHSuqbeeXU/3IkF8rr6KmuFhRNS56fhnz69Flik36&#10;ysqY87g5c8TvWlM1yQN7OfU+Gl55CaorvaQSjWc5Y/e1lFKYGXFUExytkSCOso7IA2z2yflkSeKo&#10;toWRJ+E8mZLLo5rjFXNAtsRcdVtsfuU0jqlTlmyq/tkHF84c+PT5u65Gn+ipAE2FuapZfm2Uzc71&#10;mmFlcO55VQzvMB/n5n09vFDxMaqOW1gQzbMTGBv6rkdoBQ4WrVxc8I/Xiw/Jf1TMRpwA7TVxQJWP&#10;zxAbZVjVuDJbf7fmyt61LOhEVXGp+KeXv8JqQVvmrFQPe3OxQakWGfLAns7YEEPvjwMQKJkaeZlz&#10;DkoQf/Ro1hbql+tGdCtVCyRWAfc/QJUIxHGqHHhN6nyN+8col1XVrBrgO0xvYkJVTNaXmYs1qJtI&#10;LqVqT9IxvfQllAE/cAVVmD1RxCWKNwyR//xExjyNe8eSh1Q/N+xb+7tQkwHHe5xvohFNGvvi9pPN&#10;/sZjm18YLnuQRs9B3R0qQKBUya8webemc2i+Bi1b+h4KE/AiG3PSdZq7wz3VVavnKj7QVTMXLZVM&#10;scmZ+nkI+uzPiatsYM87i+b/fU21WDgZaSWcl8kHHxuGAYqQqkkeqFadaHGw+QD/Qpdjg1gIlaFJ&#10;y6tY6/xSzP51smLrmIROJI7qEjeqlrdLawJ3T+mxrRb38mmhWRLInu7EJja1sURf6HFUwzzA+dNo&#10;zOD8xJVoKZw7RU/TlP0Md49SlsCK6odwBo8eWW5wj0SPIm2r6On19z6FfRxwDlagV2Ku2qFzmCRm&#10;c8Gn2LYCtNloMIdcZc4vZE+vq+MPS5fIBD+Gv/iYq34Vzq++D1l/Drh7JNRABY6pLb+kYjBL2yZ6&#10;2oN1OQT70fkWQJY0JOaqteEkpn3PngK4XTaNBE3du0Xu0mY4t4ueyvQm1AZK70yAB2UpCakeX6XY&#10;iqrDH5pF3N+L/QegrwxdDn4c1evroHFZ9nbx7veQ1bsBnpHlUIBXZClRqsYNJeZu+B0AvsQHwIs3&#10;79Xgn+bcJnqqprUn/dFuMoMTSvV9Q3792rh2JKcA8NtAPXhxobugwfkZ5zvo1x0A38gyCWAHOgRK&#10;NS5nAByybAGvXZbNUJ98NHikd/ExXP9CtUKWdnGxlqXEguohAFyR34G3myyLwHt773vSZgM8Kasi&#10;Z30iyy4AG2UpUapXpOt0jf7OKA50fWRZCH78fDTQC/X3D5zXDC3XyupEgMWyHADwpiwlSrXUkF+P&#10;RN8LCgDGyfI20GbJ0r5CBfoekzXby/Rv7wF4VJYSparCCDW1OsM54PMJtbAZHbbnz3qDHtcs/FOd&#10;q+BH9L4KPBsNQUj122mKlbrqoNXr1q17K4e1q4cP0PEOeO9Eg/WaMPlWzH+MzQ5o82TZsRzqEtEj&#10;CKmaZBeVX08z9hmcxPiRAWjKwCadIT44nSmNPnVQiB5JHNWnLwhRzxLG/qJx3LLtz3H+ReRXmYz9&#10;AI/gSCzgvtAOG1c1zA0eaMG1lbAF4Fh/9CH237sguAbNlCaowSWBWFG1icF+Aq0eu4C7Xu6FNmP9&#10;CxsAPsc1bH8NoEBfkuaqV/c1cIMj8RS41H7u2CDebd+WOXnZo+aWCdO9Ct1sSD38EJ6r1lT3GY9z&#10;7vvYXznsU8u4072HyS3g30xQZ8Brq+HCH9FSmKseN6r6Z7MOuzl/k/rS/tFdp5v8AV/jf0unYn4Q&#10;r+YmcTQgGwmpni5S7EbVrEl36owXm1a3KvCvDd2bk3oPGz9hbE730FZ95ScBKI848ShVQyKEoOn5&#10;dUQD8PUpVImkpzgR16gTZgilutpPkoId4UNaBDd9D/zgJKoYsE+v4VDVj2qEUrXC4CNBCLzbz3BC&#10;ESQP/igIwa/VQUMnL6gSkgW6ilzF60pm6v8lZU7pOfH6FcSczgc0wP5x2ZYYlDy2Qn7kC5Qv/fPE&#10;MZMeeqlSbnfu8uEkZSB5Aw6mFdz5zDl+I1UI379Hm35RcRY3tPbtMgrPdBnfc+FXNWeavQFPU+2R&#10;0rmpqGFC8sDRt1gilw7b9msyf5ebN2JonxTcHH/FMPY/R9Wcin5roAcAAAAASUVORK5CYIJQSwME&#10;CgAAAAAAAAAhAKJPvyaECAAAhAgAABQAAABkcnMvbWVkaWEvaW1hZ2UyLnBuZ4lQTkcNChoKAAAA&#10;DUlIRFIAAABcAAAAXAgGAAAA4+/SWAAAAAFzUkdCAK7OHOkAAAAEZ0FNQQAAsY8L/GEFAAAACXBI&#10;WXMAACHVAAAh1QEEnLSdAAAIGUlEQVR4Xu2ddag1RRiHP7u7W+wWuzCxGxuxuxDFDkQURUXlEwP1&#10;D/sPQcxr4GdhBxbY3YHdXb8Hdi9z5rzn7Ln37ow7+82FB+55d87MnN/OzszOOzFuaGgoFJOItcW1&#10;4knxVCDuENuJqYSVj1AsJC4XE8SBYhphhevANNbE1uJL8bf4OSD/iG/FvsLKRwhmFfyR9l8FRwsr&#10;bAemsQYmE4+L38RRYoqArCN+F68JKy8h2Ez8KD4Uexf/Py/mF1b4YUxjDcwsXhafiFULW0ieE9xc&#10;61oIbhI8ufuJqcUj4leB+Fb4YUxjDfDIvSIQfOXCFpJnxJ+eLRSrC8R9VpTtxrqCG/B08bknptGD&#10;6mFOsZLYXZwgTq3gbPG5iCk49aiVF58TBfX9WmIeQbVkxWlB2IfEH2KvwlbCH3X6TsK1d2AaHeYQ&#10;pwvqJxL5d4TEFNxKvx/8njfEeLGUsOL12Vz8ItBjgcJWspX4TtCWzFLYujCNBYuL10XZCj8gjhU7&#10;iu0r2EPQoMSuUqy8+JD/w8XNgqqBquBdsaSw4i6h+rhaUIpPK2wuiEzppwHfp7B1YRoFjxpfJvJ7&#10;BPWWFa4XqdThFKrrxU/iK7GKsMLBsuIzQVd3vsLms7/g6blbzFjYOugyFFwgKNW3ibkK20iYSbwk&#10;PhWrCStMnbwoeNSta1XMIC4RFC5KPXm3wl0pCNOvvz29eFVwA9cvbB10GcSionzMzLs0ALxl3iuo&#10;Jy8U1HfzBoB4DxIUjsoeQh8QitLLTaMx9a9Tx6PJm4Kw/nWXbQX5uU9MWtiG6fhQcJIg8nNE1xdG&#10;wJriHeE3ViHgSdpGWPkYFNod4jrXsQE9k2sEpZthBASlgewFbQTtFxpuIdy4TMFvEbwy7+bYRsvC&#10;gq4Y9eQNgaCXsaKg+2rlYVB4gaGEP+zYYBlBwUFwXq54q+wH1QntCTePupynfTg+N2KgRJMg3Ru6&#10;QP71NsMN+1i87diAN+WPBDfjQXH/AJTdaIY3Ovr5bsTAxccEg0GbFLaJBQR/X1AduPZScG4EQxZo&#10;VAWF9RuRBe/DIIJPV9iq2FhkwSvIgkcmCx6ZLHhksuCRaY3g04pe4xO4pBaJwIICQa08lLRCcAaG&#10;rhC4wOjDutd2EIxN8BYXmrfEEcJN3yd5wScXjMvwmvuB8AfldxX8CEuguiGdKq960oIzRECJYoCf&#10;jOKes8Ixt4PRydAwpkMBsPJQkrTgvNp+LX4QOxe2ppOs4EsIvD24mk4WVSWrKTRecDw5N4oVHBuP&#10;Lh4PBuDPErGnn42FxgvOdAPGiB8VdO9oFHHJYcNV5fdKmk7jBWcKRTkDCXfapYJq5AWBc9b6TpNJ&#10;og7Hv8cfpZpqhMzOLqywPtT1eEQY1K+Lg4WV1iAk02guLfgOLxf49KwwFjh/mXJAxuqCKR2j9cMm&#10;IzjQn15OjKRHQubXEMwhrwvyYaU1CEkJ3gay4JHJgkcmCx6ZLHhksuCRyYJHJgsemSx4ZLLgkWmN&#10;4Exm5xXet5MWc7IPiQBrbnrNHChpheCsDWKlGFN3Gc51rx0m3En1oWGBgZu+T/KCszAL7w9Dt3h/&#10;+EHu9dkE6yUPjQCLnZib4qbvk7TgjImzCo4pEteJsSxdiUWygrPE4mKB94e48HNa4ZpGsoKXi7K+&#10;EKw0s8I0kcYLTr3IuhdWJ08pcD7QG0BsZlqtJ6zvNZXGC46grOoiLEKzbwkZw7dJY8gPsL7XVJKo&#10;Utj1h7CIzO4R1Nv0SKywPsxZwSVGHV8XLDm30hqEJASn98GLBesT6WtfVtissD57CpzIpFUXt4rW&#10;O5HJKKLTMxlJCWP3BrzsdB/rgnxYaQ1CMoK3hSx4ZLLgkcmCRyYLHpkseGSy4JHJgkcmCx6ZLHhk&#10;WiM4mbTW++CowA3H+qDQMC7f6nWaJWzDxzZ6rAHyRWekkQ3X2TQ3NGyxd4Bw0/dpheDHC5zIbFrm&#10;T1PYRTDCiN8zNKSDo8RN3ydpwXl88QgxPs5a9167c7LrJ9700FB1VQ3bJi04S79xSBAPmxhYYZpG&#10;EoJbpYYSxa7MlO4zRMdGiQ2m8YJTTeDhcXeKYOeGcpPE8wXOZfc7TabxgrOROw3iE4KJP/RIyqXf&#10;txefre81lcYLjsh3CqZF8HeeoBphG2tWGVvfaTJJ1OFM0OSPUk01QqYWE1ZYHxbS3iXY67YOWPpd&#10;tc1SP5IQHHAGs2E6GeVlxgpjwZZI3ws2sakLdrZAOCu9KpIRHCjV7Bc+0qXfWwr2466LQZ8ui6QE&#10;bwNZ8MhUCc6hHKeI4waA8yKYd5kF70OV4Naqiiqy4H2oEpzp1xzkx1KZKi4SHOuQBe9DrsMjkwWP&#10;zP8iOP3oUvBNC9vEAoKzcuM9xwZBBQd2WmO+N7sfW9fbCsLgmeJcN9ceXHDOYcMtRX/Sut5WOBKM&#10;gbirHBsEF3wDQR+SASFOb7LCtBGO2UVwhghce3DBgYPbSPwYkZITYTTQbuHRZ8STWQRzC/c6Rz6O&#10;RfCO8SU3kAteHJy/rFI7U1RtDJAqNJTs5sm5n1SjnD/nuwSXFzSk9F6Y4+Je6wUzEjiTjWPC+p7F&#10;5oLztzw3njXznAHMGh7uWOpwLgW7iDJnhd+H2EcKSwcKG/NaGO9ngwRW31lxlvCEMExMvF0ny3Z8&#10;MNhI0GvhblGvU81wE/icMvwOfg9CI07VpvIMI9Nl5Dvs+m/FWULcxMuCsa6zkTs+9IAZU4x1U7Xg&#10;s8SHSV2XMrgGcXJvKJgbUzWzgOt4qJhFxg2y4iyZIBhPMTY9Hhr3H8C1yqw5EIIhAAAAAElFTkSu&#10;QmCCUEsDBAoAAAAAAAAAIQD3Qo+bHRYAAB0WAAAUAAAAZHJzL21lZGlhL2ltYWdlMy5wbmeJUE5H&#10;DQoaCgAAAA1JSERSAAAAfgAAAH4IAwAAANX9VboAAAABc1JHQgCuzhzpAAAABGdBTUEAALGPC/xh&#10;BQAAAwBQTFRFAAAA////gICAqqqqv7+/zMzMqqqqtra2v7+/qqqqs7Ozubm5qqqqsbGxtra2u7u7&#10;r6+vtLS0uLi4rq6us7Oztra2rq6usbGxtbW1uLi4sbGxs7Oztra2sLCws7OztbW1r6+vsrKytLS0&#10;tra2sbGxs7OztbW1sbGxs7OztLS0sLCwsrKytLS0tbW1sbGxs7OztbW1sbGxs7OztLS0tbW1srKy&#10;s7OztbW1srKys7OztLS0sbGxs7OztLS0tbW1srKys7OztLS0srKys7OztLS0sbGxs7OztLS0tbW1&#10;srKys7OztLS0srKys7OztLS0srKys7Ozs7OztLS0srKys7OztLS0srKys7OztLS0srKys7Ozs7Oz&#10;tLS0srKys7OztLS0srKys7OztLS0srKys7Ozs7OztLS0srKys7OztLS0srKys7Ozs7OztLS0s7Oz&#10;s7OztLS0srKys7OztLS0srKys7Ozs7OztLS0s7Ozs7OztLS0srKys7OztLS0srKys7Ozs7OztLS0&#10;s7Ozs7OztLS0srKys7Ozs7OzsrKys7Ozs7OztLS0s7Ozs7OztLS0srKys7Ozs7OzsrKys7Ozs7Oz&#10;tLS0s7Ozs7OztLS0srKys7Ozs7OztLS0s7Ozs7OztLS0s7Ozs7Ozs7OzsrKys7Ozs7OztLS0s7Oz&#10;s7OztLS0s7Ozs7Ozs7OzsrKys7Ozs7OztLS0s7Ozs7Ozs7Ozs7Ozs7Ozs7OzsrKys7Ozs7OztLS0&#10;s7Ozs7Ozs7Ozs7Ozs7Ozs7OzsrKys7Ozs7OztLS0s7Ozs7Ozs7Ozs7Ozs7Ozs7OzsrKys7Ozs7Oz&#10;s7Ozs7Ozs7Ozs7Ozs7Ozs7Ozs7OztLS0s7Ozs7Ozs7Ozs7Ozs7Ozs7Ozs7Ozs7Ozs7OztLS0s7Oz&#10;s7Ozs7Ozs7Ozs7Ozs7Ozs7Ozs7Ozs7Ozs7Ozs7Ozs7Ozs7Ozs7Ozs7Ozs7Ozs7Ozs7Ozs7Ozs7Oz&#10;s7Ozs7Ozs7Ozs7Ozs7Ozs7Ozs7Ozs7Ozs7Ozs7Ozs7Ozs7OzuNBR0gAAAP90Uk5T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6wjZNQAAAAlwSFlzAAAh1QAAIdUBBJy0nQAAEZtJREFUaEPtm3dA&#10;FMcex6/RERABFSmCChZQUZEYNZioiAFronnWKHnGJEYjRqyAGCu2mOcz5pFnjzESsWAsIIYiii1q&#10;VARBkI4CRzuu78683Z3Zvb0DLmrU5x9+/pr7Drff252Z3/xmdhC84TVFbG5lbWkuwZ+aITSxsLa2&#10;MBHij82QmFtaW5mL8adnxcQ9LLGkoThxbucWf4Cw7bAt16urr20e1rbFHyDx+PRkcUPJydnuJlh5&#10;JtqEppOQAsgzPrLEGg9xz9hipp4siu3Rwh1afHRRDuh6Ii2kDdaeAetJDwBGffszc6xyiP3ianA1&#10;qInr28zfYu5tNa4GuZOe2d90aDogtQ0VZZX1WqBIHWP4fD2+KQakoqasrEZBguLVHlhmEY5JVQBt&#10;fWVZRYOWBKlDTbH+lAg7RJKkKmddb4feUdlqUL29I67AWIakkmTVscmurpMSqkgyLcQCV2Cct1cD&#10;9f3oPg6+a++rSCKyQ6v9s0Uk/ilQk/uViCraTM+B8vOjkM7SaUUhlB4YQBf775fCwpWdGJljVLIc&#10;5s6woUqiBbkaeN6/1eHTIqbB5VB+vAtdFPf4AWqy5zAyh3dcI7z3T1u6aPvJXdgQ152ROebc08L/&#10;9GR6hOexJlg22oyRnxaz8Qoo24NGjGM0JIsXMUUOn5818Goo80SFIVeg5rAvI3OEF5EwxokpmuyW&#10;QcXEZn3XKOYfQijbjcrtVkBYsRyVWfokQHglGJVHZUF4rC8qsyytgHBlO1T+UQbh5NfeXigSiVms&#10;JhvYr8AVGL9j+vbH++EKzDID+39Y4QqxWCRqaRQITdt7+wUMwgRSlnz76u9xBWZGqr592kxcgdlZ&#10;rW8fGYgrBgX4ebc3bfYDxM7DN6SVKukoycK3bwm+fUvw7XUoS9M2DO9oECVNe29+jOs5Xo49TeWm&#10;PnphUDIgkYrNhEbNodW3B1qsYzTUbMO3J3lfpdFSsw3fnvd1DUFZJerFIa9EKsA35qSfO4tJuqlv&#10;r8zBFZiLlfr2lZm4ApOj0Le/lYQrzp5Lz2mkpoHEbrr2t1xPuT8+OlU3M7+8gWfiPi2hkvJfa40F&#10;gcD3MSCk3/PD9ksd9847pQSo4OKkZAUEyvN6k4bZB4BvD8qXoTJL76OAbw8S+qAyy5JywLcHk/TC&#10;jkuKEsDl7KM2Pw+BNAx/QJhN1FAxn57wBAKHSEiWRjBFDt8jBLzyPiqPzoJEfG9UZllcSsJoB6Yo&#10;+q8Maj7Qn3I+qQEwmU2hLEup2+uMPyBMQ6Sw6bAjXRR5bIVE3jxG5uixVw5vTWUmeYspt6B8X09G&#10;5vgij4DbPJif7/hzE5SG6ucbnqUAlrCNb62AoFg/HzR55xZQZYZQ4UlkE3wOKC9PwhUYj9jHoGid&#10;l0QolHRbWwQqN3niCsyky0pwLthGRAXT9y8qwa1A/cubFQGooLMBGmtqXBfjMkbkHachq38a5mLv&#10;OmKXlKw9aNC17GdfJ5RXFvo6OfkuuKIkboTZ4wpM3wNSUvrDCFd7l2EHnxCa/3ijduSg7KERe0Gb&#10;KQUEWZ++ZuGapHqguvOlFdYxkn67a0hV3r5lS/fmqsia3f0NshmrL++oQH3yuvA1aXUk8XCKYa75&#10;V/Yiz9hyOnRRVUBVuN2gaQUCu8lJ9SSqJ+uTJrfFMkev7QUqgOq15Rs9DW7+L+0FEt8dD5o0JCDU&#10;Dfd3vIVFHu1nn61UaElSq6g8O7s9FnUIA3bcb1ATgNQ05e7wbZbp/aW9QNx10YnbZVWltxIWN7t3&#10;GvvQf6XlVz7OT9sRatDwDMJeixNulVaV3T6xqGvzVchf21MN2HdW9MaoWf0M2p1F4jJ64dq14aNd&#10;W8lirfrNitoYPatPS19/GvuXyBv7N/Y0r4F9aftXSomBff26V0qdvv3/g9fHHmiLXykag7aXLnil&#10;ULmenv2bsPMKeWP/xp7mdbMXWnv06IXo4Wmvy9FNHLr2xHp3F2tuf0Bo2ckbyz27OepWc6K2ntxl&#10;PKgFFw9j9iKHcZsO/sJw+OC2GWilSGHe69N/H8L67qiR7bC/0P69lbsPI/3Qzs992bW0yG3a1gNY&#10;P7hlohPf35i9zQcpVVo0LQBtTcZ8tDkqkHhH3mwgkE4qiw4G4yWq9ah9hUrmzQKERMPt6O448Xaa&#10;l1pNx3YabXXqJNaOxoi9qPuvGvQlGiBLCkK67dRr2JyGLN3shXSvzSXYnIa4No3ZaRYIgs7JsDmN&#10;5tfuvNs3Yi8ZWglJ6XWGm8WQKAhHeoeYeqh8hPTsWqg8MxTpQ88oYW020h8pYd1qvPcfXqCFJTeR&#10;LiVhxTu85YgRe5ORWqjKCGWY/AMEj1cjvdNWAlb8C+nzL0HyEn4qIzNJeHk+0r8rh8Q2F6Svegxg&#10;3GSkp6ugNoi3xjdmPwpCxRFUtpkPYfVaVHbZDuHDf6Jya1tLYfkQfueKyt9UQ/gVbohfFBAGv7HH&#10;vMb2QQRUXniHIXg7BE9w13PZRsKyWKTPToPgMn69FHQJwPQwpG8oheS3uOvFPAHwu9FIT1FCYtTT&#10;2UsCqyHx5HeGjDxIFC5Gesc1jVCRg/RrVVCVFIj0wCQVrLqG9Bw5bFyDB97iRwTMy0D6YwJWDXu6&#10;gSfyOYNjHg1ouhCKdLvZf/LDTvn2HkjvuaOCH3ZufWyH9DGpTZQJiybR5+nCjsB+1mUpF3RrsyKc&#10;kWzaZ+N9GRd0S4+Mxd+3nfBrKRd0ZdnrfPBDdl2WVYt2p6igK708nb/9ZMxe7Dx110m0/X3mRNyc&#10;ruyvtuq3aP8ppJ+O3xDiyE45TqEb4k8j/dSBRX7sC02J15y4E2eQfnLX1I5PO+UIhLY9BgQwDBzQ&#10;01H3NVPn3v5Y9/Nso5tw23j6DUS6f++OvAnXsecArA/oYavbv6cwav/yeZ3txU5DxoxDhAZ66oar&#10;ZbfhWB8bPEDXKCKHfsFjkR7i78DK4rZd+g0ZPnpMSNA7/bvZG2ztGe16nuHHr95k+OPqqVX+7Fdt&#10;hsUmX0f6jYsHwtyxkch15t6MG0i/ciCU2b6VdPCf8GXs/hPJmVez0hL3b/lqgn97/i8wYi90XMAN&#10;MECNpA3Mi2yBwCxgVzE7wICm5vwMvJlpPz2Jy2qIikgq6Fh6hyw9dDm3XCpTaglC3SQtz886tCy0&#10;i65XGrEX903nhRegyJqMdPvPcnnhBVT9iN9g9P6xCptTwSU/3MnE44MtF/Jr2V+E0NQVpm6awG2A&#10;GrGXDKuDRNEhhvjrkCjB73Gc11MR9QrST5dAdcq7SB+WooYlp5G+d2WA24g1v5cqSEA2FlxNORkf&#10;H3885XqBjABQWZ6+ehjOD43YM1PO2R4M/mupKecbpNNTTnEk0scn6085yROQ7u3u82lCgZyETfdP&#10;74yYOnpQ3z59A4JnRHx/Lo8SlcUJM1H0MWb/NyZc876RmVICNNzcN/9d7w52liZCoVBiYdfBO2jh&#10;gXtyAOqvLutKN8B9AshfvL3ZW9vuNpHq/AOf9Gtvzg9zQkun/p8fKtEAVd7GnpR/XLXsNzY4vzB7&#10;s4Hb81WgPnX5IAfe5IoxcQiIvioHRMm3XmLB0PVbQ9iB+KLsJX5bHqhA1a9TOrd8UMTUbeZvjSRZ&#10;tsFFaOHqzr1ENbQfqYHqG3MZFv4CycoYpNOJdtUBpK+5CclMNtG+SMLrczubCLpE31OCin0hXOAz&#10;RNg2JKGeJIu+xikYwsBeMqQEkrJChqIaqH3wJdLbR0mhpgrppU2w6eRgpL+dKId1aXOc7MMym0DV&#10;3pF2enObPtYjjzUA4s/x/MdjYC/quleNgwUFWX8c27T58CIvCyIfxuAXnx5rCkmydofPiPgasu5o&#10;iDF3KiAGpSuA+jTv9bmhvcAq6EgpXuUBdfnxKfhRiT3mp9Ww2Y7s7rZBeClrMWT7vfq8FYHrCrTq&#10;1ClsEtIaVh/naEDDct4ZOEN7oe3ghRu2MGxev2ikA3tBU/dxy2ORvml1mB/3isjaLyxq3pBpF+Qg&#10;b1nn1tqdw2FdDQB3+ur+ztCeGkEOHZ0RHR0sdbcjtnbCsnMHO95LYVO79u18N5WQ9fvfforDUb4Z&#10;SqBeq7v95vbPjumYFAX8Iwy9MzeO6RfUAiC7G/70Yuw7LMsnZXv7NY82PJw/+tSHfmaumWqgns1l&#10;Mc3sJV0/XhbFELk0zJ87iie0e/uz5UhfGT7BU8+KPjZ3f37zl6k83FZczt5Bn5EQx9QCeFLXdQzs&#10;Tfx23Sx9zFBZ+ue+ENyeQsd/JOSUY/1RRowvL30xmZCpJk+/a6zlXaPuyTXZveie1L+QAE+4A44G&#10;9kLX2CdqNqsh1eV7+yHdctTxenbZAEj5rUW80x7tFjwADTu9jAw6t6hsJUnEd6b/xPyCChDjWon5&#10;4oB7/KxGfQfHeceIMl4CAxqODEQ6jSe1tnwYYXCiko8r434+FD3yrY0AxrBDx8BeMlwB1bcjGCJP&#10;UIu5KKR3ilXDmnikb7sDibThSKfx21MNr07Di7sWoJ485Z48AR/pnV4NYDy7AWdgbxIEoOJYWwa3&#10;JVRStwbpLt8CWLgA6UMTIcjind8cmiiDKcEG50V1uEbS7ucn2OPWGVgJ4A125BvaP+OESzPydxU8&#10;8VZrww7du85d4K53cuXv2wdf1MAjvdHVLbr15G3EUrjR9649N4HdBqUuS+V69ex5jhdg/36WFv7i&#10;y1zeYkxcQng33oNwjaZ6nfbcOO7eqcBH2StfUK5HE5JFwHg/5vqdYx/JsqO8OH83xv3sWJ67wIqy&#10;l7VmP1wFtQ9/ZNh3icp2opHeabMGNqQjPeERJDJGIJ1mRArX9i6bKoA6J7IbHtbYnX/v1KVKACxr&#10;pe0lb+VQiygZQgXVd/EdOy2pgKQSyXItbIgPQDrN4GONbM83G3WyHqhzo6iEkoJ58kTyeD13wcAK&#10;quezUdfAXthpA+/MJindi/dwLEae4m01a++yO900fntq4PUZaNzbjTvVADQPVtH3T/V5BUkk6fo8&#10;Yiq1LDvcyrgXmPisy8Y/ACge7GDncKHD2ENsFkTUpn/VhRfzu2wqgwURHZiy0G7sb5R/3qpuEpfI&#10;bMo92dBdsLkBwAh2yjO0F5i4vTdxMsOkiSO8uKN2Ihuf0R8i/cOxgzryR7ntvAewcZc3+iC0HXea&#10;8s9f9V4Mfe/JvBGHMElXARjIis3sBSJTcxZT3j0KxGZYNTfT/5cM0ZiLaiIpCIc9oe3YM42U/6UC&#10;BTXixhu6CwbQMx7eL6Ps6QNzvNzpeRhwsBbkLWR7A/ZXaZv3OprVtST4mZvvLUsgKMd7CM+LY8RD&#10;IP/Jn0thbMaebaTP3jZvdyrryVIDMJFrO/MkCKRz8YfnRByc1ASyP9flejahZ2WAOD+x2ZMXCL5+&#10;QoA7eOOXQhJBzerpeB/6efFYXwrlhwJ0+1BtQhKKj41pwb1XlpoES3mzY/cKQNTv+Xv+JuPTlaAk&#10;2h1/pLDuHuCle9nHYf59HQlu4tdQDBarAEnUnA3j7f08O86RhaTm2kxeyiESt7TmmFeoAdpPuNFM&#10;0/ko5S9/dCPz4nOR8m2glUA8+HAdkJ8O4RbOLTPmDxUJTrjhTwiRz1Gqm5La50RVsY0aONYzr6lA&#10;Q8KIFv6FScd7GQoS3B/MD1kUYu/V5SicPg8AndPtsDhHS/kHGfEPzWgiQe3kZn8hcgiITi5W4Os9&#10;I8rLYfSBaKHH2iISNKbPbG2pZf7FDTkJFF+3dLhS3NbNq5fPc9ELv58W99hWSl0+Z52vbvzx8NlV&#10;oCSBbHEr/6IkfH7wFcRdv3moBRppxhduzTq9S0RWnZYE9fPbt+z+IhA7h9+hIqqqKjOmPz/tlviv&#10;vlJFRRuQM62FQPTiENqGnqijRpG6rjBl6/SBnW1NrZwHTt2S/qhOQ5lrDwdwM81LwqzLkj9VkJpt&#10;lI3VFWXFRUUlFdWNauqxA3h7rpvBiHsJCC18Iq7JqSegD8xd7GXxMh88h9DcY9bRMt42GITF+ye5&#10;622zvlxMrV1GR/108VG19HFh5p4lo1ysXv5j10dsam5pbWNjY21pbtrS3POG/ysCwf8AVG+tYlHz&#10;BasAAAAASUVORK5CYIJQSwMEFAAGAAgAAAAhAN+sk1bkAAAADgEAAA8AAABkcnMvZG93bnJldi54&#10;bWxMj01rwkAQhu+F/odlCr3p5qNJNc1GRNqeRKgWpLc1OybB7G7Irkn89x1P7e0d5uGdZ/LVpFs2&#10;YO8aawSE8wAYmtKqxlQCvg8fswUw56VRsrUGBdzQwap4fMhlpuxovnDY+4pRiXGZFFB732Wcu7JG&#10;Ld3cdmhod7a9lp7GvuKqlyOV65ZHQZByLRtDF2rZ4abG8rK/agGfoxzXcfg+bC/nze3nkOyO2xCF&#10;eH6a1m/APE7+D4a7PqlDQU4nezXKsVbALAzSmFhKy2QJ7I4EUfIK7ETpJU4j4EXO/79R/AI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GaaSxooGAAAKHwAADgAAAAAAAAAAAAAAAAA6AgAAZHJzL2Uyb0RvYy54bWxQSwECLQAKAAAAAAAA&#10;ACEAAAAAADoMAAA6DAAAFAAAAAAAAAAAAAAAAADwCAAAZHJzL21lZGlhL2ltYWdlMS5wbmdQSwEC&#10;LQAKAAAAAAAAACEAok+/JoQIAACECAAAFAAAAAAAAAAAAAAAAABcFQAAZHJzL21lZGlhL2ltYWdl&#10;Mi5wbmdQSwECLQAKAAAAAAAAACEA90KPmx0WAAAdFgAAFAAAAAAAAAAAAAAAAAASHgAAZHJzL21l&#10;ZGlhL2ltYWdlMy5wbmdQSwECLQAUAAYACAAAACEA36yTVuQAAAAOAQAADwAAAAAAAAAAAAAAAABh&#10;NAAAZHJzL2Rvd25yZXYueG1sUEsBAi0AFAAGAAgAAAAhADcnR2HMAAAAKQIAABkAAAAAAAAAAAAA&#10;AAAAcjUAAGRycy9fcmVscy9lMm9Eb2MueG1sLnJlbHNQSwUGAAAAAAgACAAAAgAAdTYAAAAA&#10;">
                <v:group id="Group 47" o:spid="_x0000_s1099" style="position:absolute;left:-6207;top:25717;width:71884;height:71573" coordorigin="-7826" coordsize="71885,7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48" o:spid="_x0000_s1100" style="position:absolute;left:31292;width:22631;height:6433" coordorigin="38489" coordsize="22630,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 49" o:spid="_x0000_s110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oval id="Oval 50" o:spid="_x0000_s1102"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VciwwAAANsAAAAPAAAAZHJzL2Rvd25yZXYueG1sRE/Pa8Iw&#10;FL4P9j+EN/AiM51DJ51RZDDYECm2evD2aJ5tZ/LSNZnW/94chB0/vt/zZW+NOFPnG8cKXkYJCOLS&#10;6YYrBbvi83kGwgdkjcYxKbiSh+Xi8WGOqXYX3tI5D5WIIexTVFCH0KZS+rImi37kWuLIHV1nMUTY&#10;VVJ3eInh1shxkkylxYZjQ40tfdRUnvI/q8Bn2asphnr2k/2ud9+b/eHt6FqlBk/96h1EoD78i+/u&#10;L61gEtfHL/EHyMUNAAD//wMAUEsBAi0AFAAGAAgAAAAhANvh9svuAAAAhQEAABMAAAAAAAAAAAAA&#10;AAAAAAAAAFtDb250ZW50X1R5cGVzXS54bWxQSwECLQAUAAYACAAAACEAWvQsW78AAAAVAQAACwAA&#10;AAAAAAAAAAAAAAAfAQAAX3JlbHMvLnJlbHNQSwECLQAUAAYACAAAACEA/BVXIsMAAADbAAAADwAA&#10;AAAAAAAAAAAAAAAHAgAAZHJzL2Rvd25yZXYueG1sUEsFBgAAAAADAAMAtwAAAPcCAAAAAA==&#10;" fillcolor="#168489" stroked="f">
                        <v:fill opacity="49087f"/>
                      </v:oval>
                      <v:shape id="Image" o:spid="_x0000_s1103"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FCSwwAAANsAAAAPAAAAZHJzL2Rvd25yZXYueG1sRI9BawIx&#10;FITvBf9DeIXealapRVajiCB4EMTtXrw9Ns/dtZuXZRNj2l9vhEKPw8x8wyzX0XQi0OBaywom4wwE&#10;cWV1y7WC8mv3PgfhPLLGzjIp+CEH69XoZYm5tnc+USh8LRKEXY4KGu/7XEpXNWTQjW1PnLyLHQz6&#10;JIda6gHvCW46Oc2yT2mw5bTQYE/bhqrv4mYUHAOWLis+9DYeznFzCtdpOPwq9fYaNwsQnqL/D/+1&#10;91rBbALPL+kHyNUDAAD//wMAUEsBAi0AFAAGAAgAAAAhANvh9svuAAAAhQEAABMAAAAAAAAAAAAA&#10;AAAAAAAAAFtDb250ZW50X1R5cGVzXS54bWxQSwECLQAUAAYACAAAACEAWvQsW78AAAAVAQAACwAA&#10;AAAAAAAAAAAAAAAfAQAAX3JlbHMvLnJlbHNQSwECLQAUAAYACAAAACEAIORQksMAAADbAAAADwAA&#10;AAAAAAAAAAAAAAAHAgAAZHJzL2Rvd25yZXYueG1sUEsFBgAAAAADAAMAtwAAAPcCAAAAAA==&#10;">
                        <v:imagedata r:id="rId38" o:title="" gain="19661f" blacklevel="22938f"/>
                      </v:shape>
                    </v:group>
                    <v:rect id="Rectangle 52" o:spid="_x0000_s1104" style="position:absolute;left:38489;top:698;width:17545;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LulxAAAANsAAAAPAAAAZHJzL2Rvd25yZXYueG1sRI/RasJA&#10;FETfC/2H5RZ8KbqpaNTUVUQtRN+MfsA1e5ukZu+G7Krp33cLgo/DzJxh5svO1OJGrassK/gYRCCI&#10;c6srLhScjl/9KQjnkTXWlknBLzlYLl5f5phoe+cD3TJfiABhl6CC0vsmkdLlJRl0A9sQB+/btgZ9&#10;kG0hdYv3ADe1HEZRLA1WHBZKbGhdUn7JrkbBbj/an9ap/LnMqs17OskieY63SvXeutUnCE+df4Yf&#10;7VQrGA/h/0v4AXLxBwAA//8DAFBLAQItABQABgAIAAAAIQDb4fbL7gAAAIUBAAATAAAAAAAAAAAA&#10;AAAAAAAAAABbQ29udGVudF9UeXBlc10ueG1sUEsBAi0AFAAGAAgAAAAhAFr0LFu/AAAAFQEAAAsA&#10;AAAAAAAAAAAAAAAAHwEAAF9yZWxzLy5yZWxzUEsBAi0AFAAGAAgAAAAhAEF8u6XEAAAA2wAAAA8A&#10;AAAAAAAAAAAAAAAABwIAAGRycy9kb3ducmV2LnhtbFBLBQYAAAAAAwADALcAAAD4AgAAAAA=&#10;" filled="f" stroked="f">
                      <v:textbox style="mso-fit-shape-to-text:t">
                        <w:txbxContent>
                          <w:p w14:paraId="5E1678DE"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53" o:spid="_x0000_s1105" style="position:absolute;left:-1;top:99;width:22613;height:6433" coordorigin="-1" coordsize="22617,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oval id="Oval 54" o:spid="_x0000_s1106"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lEhxgAAANsAAAAPAAAAZHJzL2Rvd25yZXYueG1sRI9Ba8JA&#10;FITvgv9heQUvUjdWbSXNRkpBsBQJVXvo7ZF9JtHs2zS7avrv3YLgcZiZb5hk0ZlanKl1lWUF41EE&#10;gji3uuJCwW67fJyDcB5ZY22ZFPyRg0Xa7yUYa3vhLzpvfCEChF2MCkrvm1hKl5dk0I1sQxy8vW0N&#10;+iDbQuoWLwFuavkURc/SYMVhocSG3kvKj5uTUeCybFJvh3p+yH4/dx/r75+XvW2UGjx0b68gPHX+&#10;Hr61V1rBbAr/X8IPkOkVAAD//wMAUEsBAi0AFAAGAAgAAAAhANvh9svuAAAAhQEAABMAAAAAAAAA&#10;AAAAAAAAAAAAAFtDb250ZW50X1R5cGVzXS54bWxQSwECLQAUAAYACAAAACEAWvQsW78AAAAVAQAA&#10;CwAAAAAAAAAAAAAAAAAfAQAAX3JlbHMvLnJlbHNQSwECLQAUAAYACAAAACEAgy5RIcYAAADbAAAA&#10;DwAAAAAAAAAAAAAAAAAHAgAAZHJzL2Rvd25yZXYueG1sUEsFBgAAAAADAAMAtwAAAPoCAAAAAA==&#10;" fillcolor="#168489" stroked="f">
                      <v:fill opacity="49087f"/>
                    </v:oval>
                    <v:rect id="Rectangle 55" o:spid="_x0000_s1107" style="position:absolute;left:-1;top:698;width:17559;height:5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PRxAAAANsAAAAPAAAAZHJzL2Rvd25yZXYueG1sRI/dasJA&#10;FITvhb7DcgRvRDct9S91leIPRO+MPsAxe5pEs2dDdtX07btCwcthZr5h5svWVOJOjSstK3gfRiCI&#10;M6tLzhWcjtvBFITzyBory6TglxwsF2+dOcbaPvhA99TnIkDYxaig8L6OpXRZQQbd0NbEwfuxjUEf&#10;ZJNL3eAjwE0lP6JoLA2WHBYKrGlVUHZNb0bBbv+5P60SebnOynU/maSRPI83SvW67fcXCE+tf4X/&#10;24lWMBrB80v4AXLxBwAA//8DAFBLAQItABQABgAIAAAAIQDb4fbL7gAAAIUBAAATAAAAAAAAAAAA&#10;AAAAAAAAAABbQ29udGVudF9UeXBlc10ueG1sUEsBAi0AFAAGAAgAAAAhAFr0LFu/AAAAFQEAAAsA&#10;AAAAAAAAAAAAAAAAHwEAAF9yZWxzLy5yZWxzUEsBAi0AFAAGAAgAAAAhAM6VI9HEAAAA2wAAAA8A&#10;AAAAAAAAAAAAAAAABwIAAGRycy9kb3ducmV2LnhtbFBLBQYAAAAAAwADALcAAAD4AgAAAAA=&#10;" filled="f" stroked="f">
                      <v:textbox style="mso-fit-shape-to-text:t">
                        <w:txbxContent>
                          <w:p w14:paraId="1F27C95F"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 xml:space="preserve">محاور </w:t>
                            </w:r>
                            <w:r>
                              <w:rPr>
                                <w:rFonts w:ascii="Sakkal Majalla" w:eastAsia="GE Dinar One" w:hAnsi="Sakkal Majalla" w:hint="cs"/>
                                <w:b/>
                                <w:bCs/>
                                <w:kern w:val="24"/>
                                <w:sz w:val="44"/>
                                <w:szCs w:val="44"/>
                                <w:rtl/>
                                <w:lang w:bidi="ar-SY"/>
                              </w:rPr>
                              <w:t>الجلسة</w:t>
                            </w:r>
                          </w:p>
                        </w:txbxContent>
                      </v:textbox>
                    </v:rect>
                    <v:shape id="Image" o:spid="_x0000_s1108"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E6IxQAAANsAAAAPAAAAZHJzL2Rvd25yZXYueG1sRI9Ba8JA&#10;FITvBf/D8oRexGxaqErqJpRCW5F6MOr9kX0mqdm3aXaj8d+7BaHHYWa+YZbZYBpxps7VlhU8RTEI&#10;4sLqmksF+93HdAHCeWSNjWVScCUHWTp6WGKi7YW3dM59KQKEXYIKKu/bREpXVGTQRbYlDt7RdgZ9&#10;kF0pdYeXADeNfI7jmTRYc1iosKX3iopT3hsFfp1/X4/5ZPXz2cfz382h/+ITKfU4Ht5eQXga/H/4&#10;3l5pBS8z+PsSfoBMbwAAAP//AwBQSwECLQAUAAYACAAAACEA2+H2y+4AAACFAQAAEwAAAAAAAAAA&#10;AAAAAAAAAAAAW0NvbnRlbnRfVHlwZXNdLnhtbFBLAQItABQABgAIAAAAIQBa9CxbvwAAABUBAAAL&#10;AAAAAAAAAAAAAAAAAB8BAABfcmVscy8ucmVsc1BLAQItABQABgAIAAAAIQBXAE6IxQAAANsAAAAP&#10;AAAAAAAAAAAAAAAAAAcCAABkcnMvZG93bnJldi54bWxQSwUGAAAAAAMAAwC3AAAA+QIAAAAA&#10;">
                      <v:imagedata r:id="rId39" o:title="" gain="19661f" blacklevel="22938f"/>
                    </v:shape>
                  </v:group>
                  <v:rect id="Rectangle 57" o:spid="_x0000_s1109" style="position:absolute;left:30879;top:8752;width:33179;height:27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textbox>
                      <w:txbxContent>
                        <w:p w14:paraId="54650A7E" w14:textId="77777777" w:rsidR="00C87F1E" w:rsidRDefault="00C87F1E" w:rsidP="00C87F1E">
                          <w:pPr>
                            <w:pStyle w:val="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43505A77" w14:textId="77777777" w:rsidR="00C87F1E" w:rsidRPr="00B566CD" w:rsidRDefault="00C87F1E">
                          <w:pPr>
                            <w:pStyle w:val="ListParagraph"/>
                            <w:numPr>
                              <w:ilvl w:val="0"/>
                              <w:numId w:val="4"/>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التعرف على المفاهيم الأساسية لإدارة العمليات والإجراءات.</w:t>
                          </w:r>
                        </w:p>
                        <w:p w14:paraId="7CAB6723" w14:textId="77777777" w:rsidR="00C87F1E" w:rsidRPr="00B566CD" w:rsidRDefault="00C87F1E">
                          <w:pPr>
                            <w:pStyle w:val="ListParagraph"/>
                            <w:numPr>
                              <w:ilvl w:val="0"/>
                              <w:numId w:val="4"/>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التمييز بين العمليات والسياسات والإجراءات والتعليمات.</w:t>
                          </w:r>
                        </w:p>
                        <w:p w14:paraId="56A096BC" w14:textId="77777777" w:rsidR="00C87F1E" w:rsidRPr="00B566CD" w:rsidRDefault="00C87F1E">
                          <w:pPr>
                            <w:pStyle w:val="ListParagraph"/>
                            <w:numPr>
                              <w:ilvl w:val="0"/>
                              <w:numId w:val="4"/>
                            </w:numPr>
                            <w:spacing w:line="240" w:lineRule="auto"/>
                            <w:jc w:val="lowKashida"/>
                            <w:rPr>
                              <w:rFonts w:ascii="Sakkal Majalla" w:eastAsia="GE Dinar One" w:hAnsi="Sakkal Majalla" w:cs="Sakkal Majalla"/>
                              <w:b/>
                              <w:bCs/>
                              <w:kern w:val="24"/>
                              <w:sz w:val="36"/>
                              <w:szCs w:val="36"/>
                              <w:lang w:bidi="ar-SY"/>
                            </w:rPr>
                          </w:pPr>
                          <w:r w:rsidRPr="00B566CD">
                            <w:rPr>
                              <w:rFonts w:ascii="Sakkal Majalla" w:eastAsia="GE Dinar One" w:hAnsi="Sakkal Majalla" w:cs="Sakkal Majalla"/>
                              <w:b/>
                              <w:bCs/>
                              <w:kern w:val="24"/>
                              <w:sz w:val="36"/>
                              <w:szCs w:val="36"/>
                              <w:rtl/>
                              <w:lang w:bidi="ar-SY"/>
                            </w:rPr>
                            <w:t>تحديد عناصر العملية وعلاقتها بالأهداف المؤسسية.</w:t>
                          </w:r>
                        </w:p>
                      </w:txbxContent>
                    </v:textbox>
                  </v:rect>
                  <v:rect id="Rectangle 58" o:spid="_x0000_s1110" style="position:absolute;left:-7826;top:8211;width:31259;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textbox>
                      <w:txbxContent>
                        <w:p w14:paraId="69C38F39" w14:textId="77777777" w:rsidR="00C87F1E" w:rsidRPr="00B566CD" w:rsidRDefault="00C87F1E">
                          <w:pPr>
                            <w:pStyle w:val="ListParagraph"/>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مفهوم إدارة العمليات وأهميتها في رفع الكفاءة المؤسسية.</w:t>
                          </w:r>
                        </w:p>
                        <w:p w14:paraId="0E5A7140" w14:textId="77777777" w:rsidR="00C87F1E" w:rsidRPr="00B566CD" w:rsidRDefault="00C87F1E">
                          <w:pPr>
                            <w:pStyle w:val="ListParagraph"/>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الفرق بين العملية والإجراء والسياسة وتعليمات العمل.</w:t>
                          </w:r>
                        </w:p>
                        <w:p w14:paraId="3EB75B2C" w14:textId="77777777" w:rsidR="00C87F1E" w:rsidRPr="00B566CD" w:rsidRDefault="00C87F1E">
                          <w:pPr>
                            <w:pStyle w:val="ListParagraph"/>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أنواع العمليات: الاستراتيجية والتشغيلية والمساندة.</w:t>
                          </w:r>
                        </w:p>
                        <w:p w14:paraId="1B31864C" w14:textId="77777777" w:rsidR="00C87F1E" w:rsidRPr="00B566CD" w:rsidRDefault="00C87F1E">
                          <w:pPr>
                            <w:pStyle w:val="ListParagraph"/>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مكونات العملية: المدخلات والأنشطة والمخرجات والعملاء.</w:t>
                          </w:r>
                        </w:p>
                        <w:p w14:paraId="55F9C6E2" w14:textId="77777777" w:rsidR="00C87F1E" w:rsidRPr="00B566CD" w:rsidRDefault="00C87F1E">
                          <w:pPr>
                            <w:pStyle w:val="ListParagraph"/>
                            <w:numPr>
                              <w:ilvl w:val="0"/>
                              <w:numId w:val="3"/>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دورة حياة العملية ومستويات نضج إدارة العمليات.</w:t>
                          </w:r>
                        </w:p>
                        <w:p w14:paraId="6A4FAB8F" w14:textId="77777777" w:rsidR="00C87F1E" w:rsidRDefault="00C87F1E">
                          <w:pPr>
                            <w:pStyle w:val="ListParagraph"/>
                            <w:numPr>
                              <w:ilvl w:val="0"/>
                              <w:numId w:val="3"/>
                            </w:numPr>
                            <w:spacing w:after="0" w:line="240" w:lineRule="auto"/>
                            <w:ind w:left="360"/>
                            <w:rPr>
                              <w:rFonts w:ascii="Sakkal Majalla" w:eastAsia="GE Dinar One" w:hAnsi="Sakkal Majalla" w:cs="Sakkal Majalla"/>
                              <w:b/>
                              <w:bCs/>
                              <w:kern w:val="24"/>
                              <w:sz w:val="36"/>
                              <w:szCs w:val="36"/>
                            </w:rPr>
                          </w:pPr>
                          <w:r w:rsidRPr="00B566CD">
                            <w:rPr>
                              <w:rFonts w:ascii="Sakkal Majalla" w:eastAsia="GE Dinar One" w:hAnsi="Sakkal Majalla" w:cs="Sakkal Majalla"/>
                              <w:b/>
                              <w:bCs/>
                              <w:kern w:val="24"/>
                              <w:sz w:val="36"/>
                              <w:szCs w:val="36"/>
                              <w:rtl/>
                            </w:rPr>
                            <w:t>أدوار مالك العملية ومدير العملية وأصحاب المصلحة.</w:t>
                          </w:r>
                        </w:p>
                      </w:txbxContent>
                    </v:textbox>
                  </v:rect>
                </v:group>
                <v:group id="Group 59" o:spid="_x0000_s1111" style="position:absolute;left:-953;width:66627;height:22180" coordorigin="-953" coordsize="66628,2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Image" o:spid="_x0000_s1112"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DD1wAAAANsAAAAPAAAAZHJzL2Rvd25yZXYueG1sRE/NagIx&#10;EL4X+g5hCr3VbD2obI2iBaG0lFbtAwybcbOYTJbNuLu+fXMQPH58/8v1GLzqqUtNZAOvkwIUcRVt&#10;w7WBv+PuZQEqCbJFH5kMXCnBevX4sMTSxoH31B+kVjmEU4kGnEhbap0qRwHTJLbEmTvFLqBk2NXa&#10;djjk8OD1tChmOmDDucFhS++OqvPhEgws5m4rvhU//zwO19/vni4/X2TM89O4eQMlNMpdfHN/WAOz&#10;vD5/yT9Ar/4BAAD//wMAUEsBAi0AFAAGAAgAAAAhANvh9svuAAAAhQEAABMAAAAAAAAAAAAAAAAA&#10;AAAAAFtDb250ZW50X1R5cGVzXS54bWxQSwECLQAUAAYACAAAACEAWvQsW78AAAAVAQAACwAAAAAA&#10;AAAAAAAAAAAfAQAAX3JlbHMvLnJlbHNQSwECLQAUAAYACAAAACEA90Aw9cAAAADbAAAADwAAAAAA&#10;AAAAAAAAAAAHAgAAZHJzL2Rvd25yZXYueG1sUEsFBgAAAAADAAMAtwAAAPQCAAAAAA==&#10;">
                    <v:imagedata r:id="rId40" o:title="" recolortarget="black"/>
                  </v:shape>
                  <v:rect id="Rectangle 61" o:spid="_x0000_s1113" style="position:absolute;left:54352;top:8997;width:11322;height:13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9vxQAAANsAAAAPAAAAZHJzL2Rvd25yZXYueG1sRI/RasJA&#10;FETfhf7Dcgt9kbpRJK2pqxRtIebNNB9wzd4mqdm7Ibs18e+7BcHHYWbOMOvtaFpxod41lhXMZxEI&#10;4tLqhisFxdfn8ysI55E1tpZJwZUcbDcPkzUm2g58pEvuKxEg7BJUUHvfJVK6siaDbmY74uB9296g&#10;D7KvpO5xCHDTykUUxdJgw2Ghxo52NZXn/NcoOGTLrNil8ue8avbT9CWP5Cn+UOrpcXx/A+Fp9Pfw&#10;rZ1qBfEc/r+EHyA3fwAAAP//AwBQSwECLQAUAAYACAAAACEA2+H2y+4AAACFAQAAEwAAAAAAAAAA&#10;AAAAAAAAAAAAW0NvbnRlbnRfVHlwZXNdLnhtbFBLAQItABQABgAIAAAAIQBa9CxbvwAAABUBAAAL&#10;AAAAAAAAAAAAAAAAAB8BAABfcmVscy8ucmVsc1BLAQItABQABgAIAAAAIQB/wu9vxQAAANsAAAAP&#10;AAAAAAAAAAAAAAAAAAcCAABkcnMvZG93bnJldi54bWxQSwUGAAAAAAMAAwC3AAAA+QIAAAAA&#10;" filled="f" stroked="f">
                    <v:textbox style="mso-fit-shape-to-text:t">
                      <w:txbxContent>
                        <w:p w14:paraId="0D757687" w14:textId="77777777" w:rsidR="00C87F1E" w:rsidRDefault="00C87F1E" w:rsidP="00C87F1E">
                          <w:pPr>
                            <w:spacing w:line="240" w:lineRule="auto"/>
                            <w:jc w:val="center"/>
                            <w:rPr>
                              <w:rFonts w:ascii="Sakkal Majalla" w:eastAsia="GE Dinar One" w:hAnsi="Sakkal Majalla"/>
                              <w:b/>
                              <w:bCs/>
                              <w:color w:val="EE0000"/>
                              <w:kern w:val="24"/>
                              <w:sz w:val="56"/>
                              <w:szCs w:val="56"/>
                              <w:rtl/>
                              <w:lang w:bidi="ar-SY"/>
                            </w:rPr>
                          </w:pPr>
                          <w:r>
                            <w:rPr>
                              <w:rFonts w:ascii="Sakkal Majalla" w:eastAsia="GE Dinar One" w:hAnsi="Sakkal Majalla" w:hint="cs"/>
                              <w:b/>
                              <w:bCs/>
                              <w:color w:val="EE0000"/>
                              <w:kern w:val="24"/>
                              <w:sz w:val="56"/>
                              <w:szCs w:val="56"/>
                              <w:rtl/>
                              <w:lang w:bidi="ar-SY"/>
                            </w:rPr>
                            <w:t>اليوم التدريبي</w:t>
                          </w:r>
                        </w:p>
                        <w:p w14:paraId="6E50C9E5" w14:textId="77777777" w:rsidR="00C87F1E" w:rsidRDefault="00C87F1E" w:rsidP="00C87F1E">
                          <w:pPr>
                            <w:spacing w:line="240" w:lineRule="auto"/>
                            <w:jc w:val="center"/>
                            <w:rPr>
                              <w:rFonts w:ascii="Sakkal Majalla" w:eastAsia="GE Dinar One" w:hAnsi="Sakkal Majalla"/>
                              <w:b/>
                              <w:bCs/>
                              <w:color w:val="EE0000"/>
                              <w:kern w:val="24"/>
                              <w:sz w:val="56"/>
                              <w:szCs w:val="56"/>
                              <w:lang w:bidi="ar-SY"/>
                            </w:rPr>
                          </w:pPr>
                          <w:r>
                            <w:rPr>
                              <w:rFonts w:ascii="Sakkal Majalla" w:eastAsia="GE Dinar One" w:hAnsi="Sakkal Majalla" w:hint="cs"/>
                              <w:b/>
                              <w:bCs/>
                              <w:color w:val="EE0000"/>
                              <w:kern w:val="24"/>
                              <w:sz w:val="56"/>
                              <w:szCs w:val="56"/>
                              <w:rtl/>
                              <w:lang w:bidi="ar-SY"/>
                            </w:rPr>
                            <w:t>الاول</w:t>
                          </w:r>
                        </w:p>
                      </w:txbxContent>
                    </v:textbox>
                  </v:rect>
                  <v:rect id="Rectangle 62" o:spid="_x0000_s1114" style="position:absolute;left:29799;top:1627;width:24302;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HEYxAAAANsAAAAPAAAAZHJzL2Rvd25yZXYueG1sRI/dasJA&#10;FITvC32H5RS8KbpRJNXoKsUfiN41zQMcs8ckNXs2ZFeNb98tCL0cZuYbZrnuTSNu1LnasoLxKAJB&#10;XFhdc6kg/94PZyCcR9bYWCYFD3KwXr2+LDHR9s5fdMt8KQKEXYIKKu/bREpXVGTQjWxLHLyz7Qz6&#10;ILtS6g7vAW4aOYmiWBqsOSxU2NKmouKSXY2Cw3F6zDep/LnM6+17+pFF8hTvlBq89Z8LEJ56/x9+&#10;tlOtIJ7A35fwA+TqFwAA//8DAFBLAQItABQABgAIAAAAIQDb4fbL7gAAAIUBAAATAAAAAAAAAAAA&#10;AAAAAAAAAABbQ29udGVudF9UeXBlc10ueG1sUEsBAi0AFAAGAAgAAAAhAFr0LFu/AAAAFQEAAAsA&#10;AAAAAAAAAAAAAAAAHwEAAF9yZWxzLy5yZWxzUEsBAi0AFAAGAAgAAAAhAI8QcRjEAAAA2wAAAA8A&#10;AAAAAAAAAAAAAAAABwIAAGRycy9kb3ducmV2LnhtbFBLBQYAAAAAAwADALcAAAD4AgAAAAA=&#10;" filled="f" stroked="f">
                    <v:textbox style="mso-fit-shape-to-text:t">
                      <w:txbxContent>
                        <w:p w14:paraId="2C5E4084"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الأولى</w:t>
                          </w:r>
                        </w:p>
                      </w:txbxContent>
                    </v:textbox>
                  </v:rect>
                  <v:rect id="Rectangle 63" o:spid="_x0000_s1115" style="position:absolute;left:-953;top:13196;width:50894;height:6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NSDxAAAANsAAAAPAAAAZHJzL2Rvd25yZXYueG1sRI/RasJA&#10;FETfC/7DcgVfim60JWp0FdEWUt+MfsA1e02i2bshu2r6991CoY/DzJxhluvO1OJBrassKxiPIhDE&#10;udUVFwpOx8/hDITzyBpry6TgmxysV72XJSbaPvlAj8wXIkDYJaig9L5JpHR5SQbdyDbEwbvY1qAP&#10;si2kbvEZ4KaWkyiKpcGKw0KJDW1Lym/Z3Sj42r/vT9tUXm/zaveaTrNInuMPpQb9brMA4anz/+G/&#10;dqoVxG/w+yX8ALn6AQAA//8DAFBLAQItABQABgAIAAAAIQDb4fbL7gAAAIUBAAATAAAAAAAAAAAA&#10;AAAAAAAAAABbQ29udGVudF9UeXBlc10ueG1sUEsBAi0AFAAGAAgAAAAhAFr0LFu/AAAAFQEAAAsA&#10;AAAAAAAAAAAAAAAAHwEAAF9yZWxzLy5yZWxzUEsBAi0AFAAGAAgAAAAhAOBc1IPEAAAA2wAAAA8A&#10;AAAAAAAAAAAAAAAABwIAAGRycy9kb3ducmV2LnhtbFBLBQYAAAAAAwADALcAAAD4AgAAAAA=&#10;" filled="f" stroked="f">
                    <v:textbox style="mso-fit-shape-to-text:t">
                      <w:txbxContent>
                        <w:p w14:paraId="36DDD834" w14:textId="77777777" w:rsidR="00C87F1E" w:rsidRDefault="00C87F1E" w:rsidP="00C87F1E">
                          <w:pPr>
                            <w:jc w:val="center"/>
                            <w:rPr>
                              <w:rFonts w:ascii="Sakkal Majalla" w:eastAsia="GE Dinar One" w:hAnsi="Sakkal Majalla"/>
                              <w:b/>
                              <w:bCs/>
                              <w:kern w:val="24"/>
                              <w:sz w:val="48"/>
                              <w:szCs w:val="48"/>
                              <w:lang w:bidi="ar-SY"/>
                            </w:rPr>
                          </w:pPr>
                          <w:r w:rsidRPr="00B566CD">
                            <w:rPr>
                              <w:rFonts w:ascii="Sakkal Majalla" w:eastAsia="GE Dinar One" w:hAnsi="Sakkal Majalla"/>
                              <w:b/>
                              <w:bCs/>
                              <w:kern w:val="24"/>
                              <w:sz w:val="48"/>
                              <w:szCs w:val="48"/>
                              <w:rtl/>
                              <w:lang w:bidi="ar-SY"/>
                            </w:rPr>
                            <w:t xml:space="preserve">مدخل </w:t>
                          </w:r>
                          <w:r w:rsidRPr="00B566CD">
                            <w:rPr>
                              <w:rFonts w:ascii="Sakkal Majalla" w:eastAsia="GE Dinar One" w:hAnsi="Sakkal Majalla"/>
                              <w:b/>
                              <w:bCs/>
                              <w:kern w:val="24"/>
                              <w:sz w:val="48"/>
                              <w:szCs w:val="48"/>
                              <w:rtl/>
                              <w:lang w:bidi="ar-SY"/>
                            </w:rPr>
                            <w:t>إلى إدارة العمليات المؤسسية</w:t>
                          </w:r>
                        </w:p>
                      </w:txbxContent>
                    </v:textbox>
                  </v:rect>
                </v:group>
                <w10:wrap anchorx="margin"/>
              </v:group>
            </w:pict>
          </mc:Fallback>
        </mc:AlternateContent>
      </w:r>
    </w:p>
    <w:p w14:paraId="2603029C" w14:textId="2AFEABF1" w:rsidR="00FB756E" w:rsidRPr="003E089A" w:rsidRDefault="00FB756E">
      <w:pPr>
        <w:bidi w:val="0"/>
        <w:spacing w:after="160" w:line="259" w:lineRule="auto"/>
        <w:jc w:val="left"/>
        <w:rPr>
          <w:rFonts w:ascii="Sakkal Majalla" w:hAnsi="Sakkal Majalla" w:cs="Sakkal Majalla"/>
          <w:sz w:val="40"/>
          <w:szCs w:val="44"/>
          <w:rtl/>
          <w:lang w:bidi="ar-SY"/>
        </w:rPr>
      </w:pPr>
    </w:p>
    <w:p w14:paraId="5C87F290" w14:textId="3444BAAD" w:rsidR="00A34119" w:rsidRPr="003E089A" w:rsidRDefault="00A34119" w:rsidP="00D374CF">
      <w:pPr>
        <w:jc w:val="both"/>
        <w:rPr>
          <w:rFonts w:ascii="Sakkal Majalla" w:hAnsi="Sakkal Majalla" w:cs="Sakkal Majalla"/>
          <w:sz w:val="40"/>
          <w:szCs w:val="44"/>
          <w:rtl/>
          <w:lang w:bidi="ar-SY"/>
        </w:rPr>
      </w:pPr>
    </w:p>
    <w:bookmarkEnd w:id="0"/>
    <w:p w14:paraId="52277D96" w14:textId="4DD83C06" w:rsidR="00A66227" w:rsidRDefault="00A66227" w:rsidP="00D90411">
      <w:pPr>
        <w:bidi w:val="0"/>
        <w:spacing w:after="160" w:line="259" w:lineRule="auto"/>
        <w:jc w:val="left"/>
        <w:rPr>
          <w:rFonts w:ascii="Sakkal Majalla" w:hAnsi="Sakkal Majalla" w:cs="Sakkal Majalla"/>
          <w:sz w:val="40"/>
          <w:szCs w:val="44"/>
          <w:rtl/>
          <w:lang w:bidi="ar-SY"/>
        </w:rPr>
      </w:pPr>
      <w:r>
        <w:rPr>
          <w:rFonts w:ascii="Sakkal Majalla" w:hAnsi="Sakkal Majalla" w:cs="Sakkal Majalla" w:hint="cs"/>
          <w:sz w:val="40"/>
          <w:szCs w:val="44"/>
          <w:rtl/>
          <w:lang w:bidi="ar-SY"/>
        </w:rPr>
        <w:t xml:space="preserve"> </w:t>
      </w:r>
    </w:p>
    <w:p w14:paraId="223DF12C"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3A8FDB84" w14:textId="2BDFA1B2" w:rsidR="00A66227" w:rsidRDefault="00A66227" w:rsidP="00A66227">
      <w:pPr>
        <w:bidi w:val="0"/>
        <w:spacing w:after="160" w:line="259" w:lineRule="auto"/>
        <w:jc w:val="left"/>
        <w:rPr>
          <w:rFonts w:ascii="Sakkal Majalla" w:hAnsi="Sakkal Majalla" w:cs="Sakkal Majalla"/>
          <w:sz w:val="40"/>
          <w:szCs w:val="44"/>
          <w:rtl/>
          <w:lang w:bidi="ar-SY"/>
        </w:rPr>
      </w:pPr>
    </w:p>
    <w:p w14:paraId="5F71713D" w14:textId="5A7EE5A4" w:rsidR="00A66227" w:rsidRDefault="00A66227" w:rsidP="00A66227">
      <w:pPr>
        <w:bidi w:val="0"/>
        <w:spacing w:after="160" w:line="259" w:lineRule="auto"/>
        <w:jc w:val="left"/>
        <w:rPr>
          <w:rFonts w:ascii="Sakkal Majalla" w:hAnsi="Sakkal Majalla" w:cs="Sakkal Majalla"/>
          <w:sz w:val="40"/>
          <w:szCs w:val="44"/>
          <w:rtl/>
          <w:lang w:bidi="ar-SY"/>
        </w:rPr>
      </w:pPr>
    </w:p>
    <w:p w14:paraId="3983FF66" w14:textId="10E5E018" w:rsidR="00A66227" w:rsidRDefault="00A66227" w:rsidP="00A66227">
      <w:pPr>
        <w:bidi w:val="0"/>
        <w:spacing w:after="160" w:line="259" w:lineRule="auto"/>
        <w:jc w:val="left"/>
        <w:rPr>
          <w:rFonts w:ascii="Sakkal Majalla" w:hAnsi="Sakkal Majalla" w:cs="Sakkal Majalla"/>
          <w:sz w:val="40"/>
          <w:szCs w:val="44"/>
          <w:rtl/>
          <w:lang w:bidi="ar-SY"/>
        </w:rPr>
      </w:pPr>
    </w:p>
    <w:p w14:paraId="7EB2CFDA" w14:textId="01C099CC" w:rsidR="00A66227" w:rsidRDefault="00A66227" w:rsidP="00A66227">
      <w:pPr>
        <w:bidi w:val="0"/>
        <w:spacing w:after="160" w:line="259" w:lineRule="auto"/>
        <w:jc w:val="left"/>
        <w:rPr>
          <w:rFonts w:ascii="Sakkal Majalla" w:hAnsi="Sakkal Majalla" w:cs="Sakkal Majalla"/>
          <w:sz w:val="40"/>
          <w:szCs w:val="44"/>
          <w:rtl/>
          <w:lang w:bidi="ar-SY"/>
        </w:rPr>
      </w:pPr>
    </w:p>
    <w:p w14:paraId="2E55B75C" w14:textId="5C617714" w:rsidR="00A66227" w:rsidRDefault="00A66227" w:rsidP="00A66227">
      <w:pPr>
        <w:bidi w:val="0"/>
        <w:spacing w:after="160" w:line="259" w:lineRule="auto"/>
        <w:jc w:val="left"/>
        <w:rPr>
          <w:rFonts w:ascii="Sakkal Majalla" w:hAnsi="Sakkal Majalla" w:cs="Sakkal Majalla"/>
          <w:sz w:val="40"/>
          <w:szCs w:val="44"/>
          <w:rtl/>
          <w:lang w:bidi="ar-SY"/>
        </w:rPr>
      </w:pPr>
    </w:p>
    <w:p w14:paraId="1924701C" w14:textId="3D4B0082" w:rsidR="00A66227" w:rsidRDefault="00316596" w:rsidP="00A66227">
      <w:pPr>
        <w:bidi w:val="0"/>
        <w:spacing w:after="160" w:line="259" w:lineRule="auto"/>
        <w:jc w:val="left"/>
        <w:rPr>
          <w:rFonts w:ascii="Sakkal Majalla" w:hAnsi="Sakkal Majalla" w:cs="Sakkal Majalla"/>
          <w:sz w:val="40"/>
          <w:szCs w:val="44"/>
          <w:rtl/>
          <w:lang w:bidi="ar-SY"/>
        </w:rPr>
      </w:pPr>
      <w:r>
        <w:rPr>
          <w:noProof/>
        </w:rPr>
        <w:drawing>
          <wp:anchor distT="0" distB="0" distL="114300" distR="114300" simplePos="0" relativeHeight="252144640" behindDoc="0" locked="0" layoutInCell="1" allowOverlap="1" wp14:anchorId="521E6BA5" wp14:editId="4D6FAF39">
            <wp:simplePos x="0" y="0"/>
            <wp:positionH relativeFrom="margin">
              <wp:posOffset>1971675</wp:posOffset>
            </wp:positionH>
            <wp:positionV relativeFrom="paragraph">
              <wp:posOffset>57150</wp:posOffset>
            </wp:positionV>
            <wp:extent cx="2571750" cy="3040011"/>
            <wp:effectExtent l="0" t="0" r="0" b="0"/>
            <wp:wrapNone/>
            <wp:docPr id="10" name="Picture 9">
              <a:extLst xmlns:a="http://schemas.openxmlformats.org/drawingml/2006/main">
                <a:ext uri="{FF2B5EF4-FFF2-40B4-BE49-F238E27FC236}">
                  <a16:creationId xmlns:a16="http://schemas.microsoft.com/office/drawing/2014/main" id="{283C5D80-8035-1333-211B-539B66A42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3C5D80-8035-1333-211B-539B66A421DE}"/>
                        </a:ext>
                      </a:extLst>
                    </pic:cNvPr>
                    <pic:cNvPicPr>
                      <a:picLocks noChangeAspect="1"/>
                    </pic:cNvPicPr>
                  </pic:nvPicPr>
                  <pic:blipFill>
                    <a:blip r:embed="rId41">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571750" cy="3040011"/>
                    </a:xfrm>
                    <a:prstGeom prst="rect">
                      <a:avLst/>
                    </a:prstGeom>
                  </pic:spPr>
                </pic:pic>
              </a:graphicData>
            </a:graphic>
            <wp14:sizeRelH relativeFrom="margin">
              <wp14:pctWidth>0</wp14:pctWidth>
            </wp14:sizeRelH>
            <wp14:sizeRelV relativeFrom="margin">
              <wp14:pctHeight>0</wp14:pctHeight>
            </wp14:sizeRelV>
          </wp:anchor>
        </w:drawing>
      </w:r>
    </w:p>
    <w:p w14:paraId="2A9504CF" w14:textId="4330EB33" w:rsidR="00A66227" w:rsidRDefault="00A66227" w:rsidP="00A66227">
      <w:pPr>
        <w:bidi w:val="0"/>
        <w:spacing w:after="160" w:line="259" w:lineRule="auto"/>
        <w:jc w:val="left"/>
        <w:rPr>
          <w:rFonts w:ascii="Sakkal Majalla" w:hAnsi="Sakkal Majalla" w:cs="Sakkal Majalla"/>
          <w:sz w:val="40"/>
          <w:szCs w:val="44"/>
          <w:rtl/>
          <w:lang w:bidi="ar-SY"/>
        </w:rPr>
      </w:pPr>
    </w:p>
    <w:p w14:paraId="69F8B03A"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47A4B549"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5D77D392"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66211C73"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75FA0C9B" w14:textId="7DD27D46" w:rsidR="00A66227" w:rsidRDefault="00A66227" w:rsidP="00A66227">
      <w:pPr>
        <w:bidi w:val="0"/>
        <w:spacing w:after="160" w:line="259" w:lineRule="auto"/>
        <w:jc w:val="left"/>
        <w:rPr>
          <w:rFonts w:ascii="Sakkal Majalla" w:hAnsi="Sakkal Majalla" w:cs="Sakkal Majalla"/>
          <w:sz w:val="40"/>
          <w:szCs w:val="44"/>
          <w:rtl/>
          <w:lang w:bidi="ar-SY"/>
        </w:rPr>
      </w:pPr>
    </w:p>
    <w:p w14:paraId="0593EE1B" w14:textId="725FE4D5" w:rsidR="00A66227" w:rsidRDefault="00C87F1E" w:rsidP="00A66227">
      <w:pPr>
        <w:bidi w:val="0"/>
        <w:spacing w:after="160" w:line="259" w:lineRule="auto"/>
        <w:jc w:val="left"/>
        <w:rPr>
          <w:rFonts w:ascii="Sakkal Majalla" w:hAnsi="Sakkal Majalla" w:cs="Sakkal Majalla"/>
          <w:sz w:val="40"/>
          <w:szCs w:val="44"/>
          <w:rtl/>
          <w:lang w:bidi="ar-SY"/>
        </w:rPr>
      </w:pPr>
      <w:r w:rsidRPr="00C87F1E">
        <w:rPr>
          <w:rFonts w:ascii="Sakkal Majalla" w:eastAsia="Calibri" w:hAnsi="Sakkal Majalla" w:cs="Sakkal Majalla"/>
          <w:noProof/>
          <w:sz w:val="36"/>
          <w:szCs w:val="36"/>
          <w:rtl/>
          <w:lang w:val="ar-SY" w:bidi="ar-SY"/>
        </w:rPr>
        <w:lastRenderedPageBreak/>
        <mc:AlternateContent>
          <mc:Choice Requires="wpg">
            <w:drawing>
              <wp:anchor distT="0" distB="0" distL="0" distR="0" simplePos="0" relativeHeight="252306432" behindDoc="0" locked="0" layoutInCell="1" allowOverlap="1" wp14:anchorId="26FC9BDF" wp14:editId="6B590F35">
                <wp:simplePos x="0" y="0"/>
                <wp:positionH relativeFrom="page">
                  <wp:posOffset>464185</wp:posOffset>
                </wp:positionH>
                <wp:positionV relativeFrom="paragraph">
                  <wp:posOffset>-657225</wp:posOffset>
                </wp:positionV>
                <wp:extent cx="6876415" cy="9725025"/>
                <wp:effectExtent l="0" t="0" r="0" b="0"/>
                <wp:wrapNone/>
                <wp:docPr id="1186483456"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6415" cy="9725025"/>
                          <a:chOff x="-409575" y="0"/>
                          <a:chExt cx="6876415" cy="9725025"/>
                        </a:xfrm>
                      </wpg:grpSpPr>
                      <wpg:grpSp>
                        <wpg:cNvPr id="1834028005" name="Group 1834028005"/>
                        <wpg:cNvGrpSpPr/>
                        <wpg:grpSpPr>
                          <a:xfrm>
                            <a:off x="-409575" y="2571750"/>
                            <a:ext cx="6300122" cy="7153275"/>
                            <a:chOff x="-571509" y="0"/>
                            <a:chExt cx="6300205" cy="7153781"/>
                          </a:xfrm>
                        </wpg:grpSpPr>
                        <wpg:grpSp>
                          <wpg:cNvPr id="1039021644" name="Group 1039021644"/>
                          <wpg:cNvGrpSpPr/>
                          <wpg:grpSpPr>
                            <a:xfrm>
                              <a:off x="3129896" y="0"/>
                              <a:ext cx="2262473" cy="643379"/>
                              <a:chOff x="3849522" y="0"/>
                              <a:chExt cx="2262473" cy="643379"/>
                            </a:xfrm>
                          </wpg:grpSpPr>
                          <wpg:grpSp>
                            <wpg:cNvPr id="1841392760" name="Group 1841392760"/>
                            <wpg:cNvGrpSpPr/>
                            <wpg:grpSpPr>
                              <a:xfrm>
                                <a:off x="5606227" y="0"/>
                                <a:ext cx="505768" cy="515506"/>
                                <a:chOff x="5606227" y="0"/>
                                <a:chExt cx="505768" cy="515506"/>
                              </a:xfrm>
                            </wpg:grpSpPr>
                            <wps:wsp>
                              <wps:cNvPr id="1620287737" name="Oval 1620287737"/>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2036560953" name="Image"/>
                                <pic:cNvPicPr/>
                              </pic:nvPicPr>
                              <pic:blipFill>
                                <a:blip r:embed="rId35" cstate="print">
                                  <a:lum bright="70000" contrast="-70000"/>
                                </a:blip>
                                <a:srcRect/>
                                <a:stretch/>
                              </pic:blipFill>
                              <pic:spPr>
                                <a:xfrm>
                                  <a:off x="5692357" y="81472"/>
                                  <a:ext cx="352560" cy="352560"/>
                                </a:xfrm>
                                <a:prstGeom prst="rect">
                                  <a:avLst/>
                                </a:prstGeom>
                              </pic:spPr>
                            </pic:pic>
                          </wpg:grpSp>
                          <wps:wsp>
                            <wps:cNvPr id="2005986638" name="Rectangle 2005986638"/>
                            <wps:cNvSpPr/>
                            <wps:spPr>
                              <a:xfrm>
                                <a:off x="3849522" y="69934"/>
                                <a:ext cx="1755163" cy="573445"/>
                              </a:xfrm>
                              <a:prstGeom prst="rect">
                                <a:avLst/>
                              </a:prstGeom>
                            </wps:spPr>
                            <wps:txbx>
                              <w:txbxContent>
                                <w:p w14:paraId="68179165"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281884449" name="Group 281884449"/>
                          <wpg:cNvGrpSpPr/>
                          <wpg:grpSpPr>
                            <a:xfrm>
                              <a:off x="-38" y="9939"/>
                              <a:ext cx="2261273" cy="643311"/>
                              <a:chOff x="-38" y="0"/>
                              <a:chExt cx="2261581" cy="643961"/>
                            </a:xfrm>
                          </wpg:grpSpPr>
                          <wps:wsp>
                            <wps:cNvPr id="1429132143" name="Oval 1429132143"/>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313827616" name="Rectangle 1313827616"/>
                            <wps:cNvSpPr/>
                            <wps:spPr>
                              <a:xfrm>
                                <a:off x="-38" y="69936"/>
                                <a:ext cx="1756037" cy="574025"/>
                              </a:xfrm>
                              <a:prstGeom prst="rect">
                                <a:avLst/>
                              </a:prstGeom>
                            </wps:spPr>
                            <wps:txbx>
                              <w:txbxContent>
                                <w:p w14:paraId="6B31CA92"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218559209" name="Image"/>
                              <pic:cNvPicPr/>
                            </pic:nvPicPr>
                            <pic:blipFill>
                              <a:blip r:embed="rId42" cstate="print">
                                <a:lum bright="70000" contrast="-70000"/>
                              </a:blip>
                              <a:srcRect/>
                              <a:stretch/>
                            </pic:blipFill>
                            <pic:spPr>
                              <a:xfrm>
                                <a:off x="1832379" y="63971"/>
                                <a:ext cx="381525" cy="381525"/>
                              </a:xfrm>
                              <a:prstGeom prst="rect">
                                <a:avLst/>
                              </a:prstGeom>
                            </pic:spPr>
                          </pic:pic>
                        </wpg:grpSp>
                        <wps:wsp>
                          <wps:cNvPr id="1150875789" name="Rectangle 1150875789"/>
                          <wps:cNvSpPr/>
                          <wps:spPr>
                            <a:xfrm>
                              <a:off x="2752760" y="653249"/>
                              <a:ext cx="2975936" cy="3326550"/>
                            </a:xfrm>
                            <a:prstGeom prst="rect">
                              <a:avLst/>
                            </a:prstGeom>
                            <a:ln>
                              <a:noFill/>
                            </a:ln>
                          </wps:spPr>
                          <wps:txbx>
                            <w:txbxContent>
                              <w:p w14:paraId="70353F0B" w14:textId="77777777" w:rsidR="00C87F1E" w:rsidRDefault="00C87F1E" w:rsidP="00C87F1E">
                                <w:pPr>
                                  <w:pStyle w:val="a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w:t>
                                </w:r>
                              </w:p>
                              <w:p w14:paraId="45C07A83" w14:textId="77777777" w:rsidR="00C87F1E" w:rsidRPr="00C37CB3" w:rsidRDefault="00C87F1E">
                                <w:pPr>
                                  <w:pStyle w:val="a5"/>
                                  <w:numPr>
                                    <w:ilvl w:val="0"/>
                                    <w:numId w:val="6"/>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توثيق الوضع الحالي للعملية بطريقة منهجية.</w:t>
                                </w:r>
                              </w:p>
                              <w:p w14:paraId="0428D4A0" w14:textId="77777777" w:rsidR="00C87F1E" w:rsidRPr="00C37CB3" w:rsidRDefault="00C87F1E">
                                <w:pPr>
                                  <w:pStyle w:val="a5"/>
                                  <w:numPr>
                                    <w:ilvl w:val="0"/>
                                    <w:numId w:val="6"/>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استخدام الأدوات المناسبة لرسم تدفق العمليات.</w:t>
                                </w:r>
                              </w:p>
                              <w:p w14:paraId="2D71BA38" w14:textId="77777777" w:rsidR="00C87F1E" w:rsidRDefault="00C87F1E">
                                <w:pPr>
                                  <w:pStyle w:val="a5"/>
                                  <w:numPr>
                                    <w:ilvl w:val="0"/>
                                    <w:numId w:val="6"/>
                                  </w:numPr>
                                </w:pPr>
                                <w:r w:rsidRPr="00C37CB3">
                                  <w:rPr>
                                    <w:rFonts w:ascii="Sakkal Majalla" w:eastAsia="GE Dinar One" w:hAnsi="Sakkal Majalla" w:cs="Sakkal Majalla"/>
                                    <w:b/>
                                    <w:bCs/>
                                    <w:kern w:val="24"/>
                                    <w:sz w:val="36"/>
                                    <w:szCs w:val="36"/>
                                    <w:rtl/>
                                  </w:rPr>
                                  <w:t>تحديد المسؤوليات ونقاط التسليم داخل العملية.</w:t>
                                </w:r>
                              </w:p>
                            </w:txbxContent>
                          </wps:txbx>
                          <wps:bodyPr vert="horz" wrap="square" lIns="91440" tIns="45720" rIns="91440" bIns="45720" anchor="t">
                            <a:prstTxWarp prst="textNoShape">
                              <a:avLst/>
                            </a:prstTxWarp>
                            <a:noAutofit/>
                          </wps:bodyPr>
                        </wps:wsp>
                        <wps:wsp>
                          <wps:cNvPr id="2119824325" name="Rectangle 2119824325"/>
                          <wps:cNvSpPr/>
                          <wps:spPr>
                            <a:xfrm>
                              <a:off x="-571509" y="817180"/>
                              <a:ext cx="3162342" cy="6336601"/>
                            </a:xfrm>
                            <a:prstGeom prst="rect">
                              <a:avLst/>
                            </a:prstGeom>
                            <a:ln>
                              <a:noFill/>
                            </a:ln>
                          </wps:spPr>
                          <wps:txbx>
                            <w:txbxContent>
                              <w:p w14:paraId="7F01C3BE" w14:textId="77777777" w:rsidR="00C87F1E" w:rsidRPr="000F4EAE" w:rsidRDefault="00C87F1E">
                                <w:pPr>
                                  <w:pStyle w:val="a5"/>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تحديد نطاق العملية ونقاط البداية والنهاية.</w:t>
                                </w:r>
                              </w:p>
                              <w:p w14:paraId="01BF4238" w14:textId="77777777" w:rsidR="00C87F1E" w:rsidRPr="000F4EAE" w:rsidRDefault="00C87F1E">
                                <w:pPr>
                                  <w:pStyle w:val="a5"/>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جمع بيانات العمليات والإجراءات من مصادرها المختلفة.</w:t>
                                </w:r>
                              </w:p>
                              <w:p w14:paraId="215C0AEE" w14:textId="77777777" w:rsidR="00C87F1E" w:rsidRPr="000F4EAE" w:rsidRDefault="00C87F1E">
                                <w:pPr>
                                  <w:pStyle w:val="a5"/>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إعداد خريطة الوضع الحالي للعملية (</w:t>
                                </w:r>
                                <w:r w:rsidRPr="000F4EAE">
                                  <w:rPr>
                                    <w:rFonts w:ascii="Sakkal Majalla" w:eastAsia="GE Dinar One" w:hAnsi="Sakkal Majalla" w:cs="Sakkal Majalla"/>
                                    <w:b/>
                                    <w:bCs/>
                                    <w:kern w:val="24"/>
                                    <w:sz w:val="36"/>
                                    <w:szCs w:val="36"/>
                                  </w:rPr>
                                  <w:t>As-Is</w:t>
                                </w:r>
                                <w:r w:rsidRPr="000F4EAE">
                                  <w:rPr>
                                    <w:rFonts w:ascii="Sakkal Majalla" w:eastAsia="GE Dinar One" w:hAnsi="Sakkal Majalla" w:cs="Sakkal Majalla"/>
                                    <w:b/>
                                    <w:bCs/>
                                    <w:kern w:val="24"/>
                                    <w:sz w:val="36"/>
                                    <w:szCs w:val="36"/>
                                    <w:rtl/>
                                  </w:rPr>
                                  <w:t>).</w:t>
                                </w:r>
                              </w:p>
                              <w:p w14:paraId="631C02DC" w14:textId="77777777" w:rsidR="00C87F1E" w:rsidRPr="000F4EAE" w:rsidRDefault="00C87F1E">
                                <w:pPr>
                                  <w:pStyle w:val="a5"/>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استخدام مخطط التدفق ومخطط المسارات الوظيفية.</w:t>
                                </w:r>
                              </w:p>
                              <w:p w14:paraId="44A69DD2" w14:textId="77777777" w:rsidR="00C87F1E" w:rsidRPr="000F4EAE" w:rsidRDefault="00C87F1E">
                                <w:pPr>
                                  <w:pStyle w:val="a5"/>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 xml:space="preserve">تطبيق نموذج </w:t>
                                </w:r>
                                <w:r w:rsidRPr="000F4EAE">
                                  <w:rPr>
                                    <w:rFonts w:ascii="Sakkal Majalla" w:eastAsia="GE Dinar One" w:hAnsi="Sakkal Majalla" w:cs="Sakkal Majalla"/>
                                    <w:b/>
                                    <w:bCs/>
                                    <w:kern w:val="24"/>
                                    <w:sz w:val="36"/>
                                    <w:szCs w:val="36"/>
                                  </w:rPr>
                                  <w:t>SIPOC</w:t>
                                </w:r>
                                <w:r w:rsidRPr="000F4EAE">
                                  <w:rPr>
                                    <w:rFonts w:ascii="Sakkal Majalla" w:eastAsia="GE Dinar One" w:hAnsi="Sakkal Majalla" w:cs="Sakkal Majalla"/>
                                    <w:b/>
                                    <w:bCs/>
                                    <w:kern w:val="24"/>
                                    <w:sz w:val="36"/>
                                    <w:szCs w:val="36"/>
                                    <w:rtl/>
                                  </w:rPr>
                                  <w:t xml:space="preserve"> في توصيف العمليات.</w:t>
                                </w:r>
                              </w:p>
                              <w:p w14:paraId="47014A58" w14:textId="77777777" w:rsidR="00C87F1E" w:rsidRDefault="00C87F1E">
                                <w:pPr>
                                  <w:pStyle w:val="a5"/>
                                  <w:numPr>
                                    <w:ilvl w:val="0"/>
                                    <w:numId w:val="5"/>
                                  </w:numPr>
                                  <w:spacing w:line="240" w:lineRule="auto"/>
                                  <w:rPr>
                                    <w:rFonts w:ascii="Sakkal Majalla" w:eastAsia="GE Dinar One" w:hAnsi="Sakkal Majalla" w:cs="Sakkal Majalla"/>
                                    <w:b/>
                                    <w:bCs/>
                                    <w:kern w:val="24"/>
                                    <w:sz w:val="36"/>
                                    <w:szCs w:val="36"/>
                                  </w:rPr>
                                </w:pPr>
                                <w:r w:rsidRPr="000F4EAE">
                                  <w:rPr>
                                    <w:rFonts w:ascii="Sakkal Majalla" w:eastAsia="GE Dinar One" w:hAnsi="Sakkal Majalla" w:cs="Sakkal Majalla"/>
                                    <w:b/>
                                    <w:bCs/>
                                    <w:kern w:val="24"/>
                                    <w:sz w:val="36"/>
                                    <w:szCs w:val="36"/>
                                    <w:rtl/>
                                  </w:rPr>
                                  <w:t xml:space="preserve">إعداد بطاقات الإجراءات ومصفوفة المسؤوليات </w:t>
                                </w:r>
                                <w:r w:rsidRPr="000F4EAE">
                                  <w:rPr>
                                    <w:rFonts w:ascii="Sakkal Majalla" w:eastAsia="GE Dinar One" w:hAnsi="Sakkal Majalla" w:cs="Sakkal Majalla"/>
                                    <w:b/>
                                    <w:bCs/>
                                    <w:kern w:val="24"/>
                                    <w:sz w:val="36"/>
                                    <w:szCs w:val="36"/>
                                  </w:rPr>
                                  <w:t>RACI</w:t>
                                </w:r>
                                <w:r w:rsidRPr="000F4EAE">
                                  <w:rPr>
                                    <w:rFonts w:ascii="Sakkal Majalla" w:eastAsia="GE Dinar One" w:hAnsi="Sakkal Majalla" w:cs="Sakkal Majalla"/>
                                    <w:b/>
                                    <w:bCs/>
                                    <w:kern w:val="24"/>
                                    <w:sz w:val="36"/>
                                    <w:szCs w:val="36"/>
                                    <w:rtl/>
                                  </w:rPr>
                                  <w:t>.</w:t>
                                </w:r>
                                <w:r>
                                  <w:rPr>
                                    <w:rFonts w:ascii="Sakkal Majalla" w:eastAsia="GE Dinar One" w:hAnsi="Sakkal Majalla" w:cs="Sakkal Majalla"/>
                                    <w:b/>
                                    <w:bCs/>
                                    <w:kern w:val="24"/>
                                    <w:sz w:val="36"/>
                                    <w:szCs w:val="36"/>
                                    <w:rtl/>
                                  </w:rPr>
                                  <w:br/>
                                </w:r>
                              </w:p>
                            </w:txbxContent>
                          </wps:txbx>
                          <wps:bodyPr vert="horz" wrap="square" lIns="91440" tIns="45720" rIns="91440" bIns="45720" anchor="t">
                            <a:prstTxWarp prst="textNoShape">
                              <a:avLst/>
                            </a:prstTxWarp>
                            <a:noAutofit/>
                          </wps:bodyPr>
                        </wps:wsp>
                      </wpg:grpSp>
                      <wpg:grpSp>
                        <wpg:cNvPr id="1997632733" name="Group 1997632733"/>
                        <wpg:cNvGrpSpPr/>
                        <wpg:grpSpPr>
                          <a:xfrm>
                            <a:off x="260276" y="0"/>
                            <a:ext cx="6206564" cy="2110603"/>
                            <a:chOff x="260276" y="0"/>
                            <a:chExt cx="6206564" cy="2110603"/>
                          </a:xfrm>
                        </wpg:grpSpPr>
                        <pic:pic xmlns:pic="http://schemas.openxmlformats.org/drawingml/2006/picture">
                          <pic:nvPicPr>
                            <pic:cNvPr id="1797587271" name="Image"/>
                            <pic:cNvPicPr/>
                          </pic:nvPicPr>
                          <pic:blipFill>
                            <a:blip r:embed="rId35" cstate="print">
                              <a:duotone>
                                <a:srgbClr val="000000"/>
                                <a:srgbClr val="B7BBD7"/>
                              </a:duotone>
                            </a:blip>
                            <a:srcRect/>
                            <a:stretch/>
                          </pic:blipFill>
                          <pic:spPr>
                            <a:xfrm>
                              <a:off x="5546035" y="0"/>
                              <a:ext cx="526415" cy="526415"/>
                            </a:xfrm>
                            <a:prstGeom prst="rect">
                              <a:avLst/>
                            </a:prstGeom>
                            <a:ln>
                              <a:noFill/>
                            </a:ln>
                          </pic:spPr>
                        </pic:pic>
                        <wps:wsp>
                          <wps:cNvPr id="1017848925" name="Rectangle 1017848925"/>
                          <wps:cNvSpPr/>
                          <wps:spPr>
                            <a:xfrm>
                              <a:off x="5334635" y="967603"/>
                              <a:ext cx="1132205" cy="1143000"/>
                            </a:xfrm>
                            <a:prstGeom prst="rect">
                              <a:avLst/>
                            </a:prstGeom>
                          </wps:spPr>
                          <wps:txbx>
                            <w:txbxContent>
                              <w:p w14:paraId="178DEFA2"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3B2ECF47"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الاول</w:t>
                                </w:r>
                              </w:p>
                            </w:txbxContent>
                          </wps:txbx>
                          <wps:bodyPr wrap="square">
                            <a:prstTxWarp prst="textNoShape">
                              <a:avLst/>
                            </a:prstTxWarp>
                            <a:spAutoFit/>
                          </wps:bodyPr>
                        </wps:wsp>
                        <wps:wsp>
                          <wps:cNvPr id="1141534970" name="Rectangle 1141534970"/>
                          <wps:cNvSpPr/>
                          <wps:spPr>
                            <a:xfrm>
                              <a:off x="2980341" y="162742"/>
                              <a:ext cx="2430145" cy="704850"/>
                            </a:xfrm>
                            <a:prstGeom prst="rect">
                              <a:avLst/>
                            </a:prstGeom>
                          </wps:spPr>
                          <wps:txbx>
                            <w:txbxContent>
                              <w:p w14:paraId="0DD29DD4"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الثانية</w:t>
                                </w:r>
                              </w:p>
                            </w:txbxContent>
                          </wps:txbx>
                          <wps:bodyPr wrap="square">
                            <a:prstTxWarp prst="textNoShape">
                              <a:avLst/>
                            </a:prstTxWarp>
                            <a:spAutoFit/>
                          </wps:bodyPr>
                        </wps:wsp>
                        <wps:wsp>
                          <wps:cNvPr id="17680642" name="Rectangle 17680642"/>
                          <wps:cNvSpPr/>
                          <wps:spPr>
                            <a:xfrm>
                              <a:off x="260276" y="1319652"/>
                              <a:ext cx="4733925" cy="649605"/>
                            </a:xfrm>
                            <a:prstGeom prst="rect">
                              <a:avLst/>
                            </a:prstGeom>
                          </wps:spPr>
                          <wps:txbx>
                            <w:txbxContent>
                              <w:p w14:paraId="63FD88FB" w14:textId="77777777" w:rsidR="00C87F1E" w:rsidRDefault="00C87F1E" w:rsidP="00C87F1E">
                                <w:pPr>
                                  <w:jc w:val="center"/>
                                  <w:rPr>
                                    <w:rFonts w:ascii="Calibri" w:eastAsia="GE Dinar One" w:hAnsi="Calibri" w:cs="Calibri"/>
                                    <w:b/>
                                    <w:bCs/>
                                    <w:kern w:val="24"/>
                                    <w:sz w:val="48"/>
                                    <w:szCs w:val="48"/>
                                    <w:lang w:bidi="ar-SY"/>
                                  </w:rPr>
                                </w:pPr>
                                <w:r w:rsidRPr="00C37CB3">
                                  <w:rPr>
                                    <w:rFonts w:ascii="Calibri" w:eastAsia="GE Dinar One" w:hAnsi="Calibri" w:cs="Calibri"/>
                                    <w:b/>
                                    <w:bCs/>
                                    <w:kern w:val="24"/>
                                    <w:sz w:val="48"/>
                                    <w:szCs w:val="48"/>
                                    <w:rtl/>
                                    <w:lang w:bidi="ar-SY"/>
                                  </w:rPr>
                                  <w:t>رسم العمليات وتوثيق الإجراءات</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26FC9BDF" id="Group 107" o:spid="_x0000_s1116" style="position:absolute;margin-left:36.55pt;margin-top:-51.75pt;width:541.45pt;height:765.75pt;z-index:252306432;mso-wrap-distance-left:0;mso-wrap-distance-right:0;mso-position-horizontal-relative:page;mso-position-vertical-relative:text;mso-width-relative:margin" coordorigin="-4095" coordsize="68764,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KpEq6AYAAPkfAAAOAAAAZHJzL2Uyb0RvYy54bWzkWdmO2zYUfS/QfxD0&#10;PrFISqQkjCdoOk0QoEiCJkWfZVm2hWgrJc/Sr+/hosXLzMSTZJK0DzYkUqTueu7h1fnzm7JwrjLZ&#10;5nU1d8kzz3WyKq2XebWeu39+eHkWuk7bJdUyKeoqm7u3Wes+v/j5p/PrJs5ovamLZSYdbFK18XUz&#10;dzdd18SzWZtusjJpn9VNVmFyVcsy6XAr17OlTK6xe1nMqOfx2XUtl42s06xtMXppJt0Lvf9qlaXd&#10;29WqzTqnmLuQrdP/Uv8v1P/s4jyJ1zJpNnlqxUgeIUWZ5BVeOmx1mXSJs5X5wVZlnsq6rVfds7Qu&#10;Z/VqlaeZ1gHaEG9Pm1ey3jZal3V8vW4GM8G0e3Z69Lbpm6tXsnnfvJNGelz+XqcfW9hldt2s4+m8&#10;ul+PD9+sZKkWQQnnRlv0drBodtM5KQZ5KLhPAtdJMRcJGng0MDZPN3CMWnfme1Eg8Mi4Ot389sD6&#10;WRKb12shB6EGCZX/tfDvpJMvEZgh8z0aeh7eUyUlAlHb1pmMQ+Ndhe3AsHn/ykHjqeQ0EEQENp4G&#10;7ZnnEUqN9oIEjEJPHXGj9lgXeNEd2mM9VSIr66n1IiRq/cnaeyzyKOG+v6f9OH669ozQKIz4VPJe&#10;b0o59QUzcnOfMRHtqc1CPwqUZY45/Y7lJ2sd+oRFVHDk/a7Ph/HTtQ64xykVU8F7rQMvEBxwp5wV&#10;kCDw+J7SR9aOkX589Z06Ay3bERDazwOE95ukyTTOtCrh+5zhFCkjBIO2xn5vr5LCIeOwNp9eogDE&#10;3rUWS/bg4Yjy9xtuUD2JG9l2r7K6dNTF3M2KIm9aJXASJ1e/tx3ejKf7p9RwWxf58mVeFPpGrhe/&#10;FtKB9EACHvphZNYWzSYxo0hdTycv9mnN43rPnX2KSu1W1Wpf80o1AgRqY6O0ulrUy1sDpkqeDzd/&#10;JbKxcndQ+E3dG/tAdvOs3bDfRu8OV1+cN3ka42eLAK4OfP5wscSqbisz125SftIeZSI/bpsz1Ksm&#10;6fJFXuTdra69MKISqrp6l6dKZXUzhg/1GIfTowA4YMLndZmsM5UT/YNqmTLkwS4LOLj3nrq28qJu&#10;79W9IyqbmnpZp9syqzpDEmRWQPS6ajcIHNeRcVYuMpQF+XpJkLAgKB1KQiPzqtORUWxLZyHz9QbR&#10;JhAZQJC0rjqZqPA7MyMmApR0JsbSP0A2MIgA6mTWpZtes1EZpeed6RFRFhhcCYkvqMGOPkVYQGFL&#10;gy322ry/z7I++G2oSchiYvxYfmiDG0H0JeTSYWfLuyqET4AvoG9BFHLOgJkmQJQFk2pdZM5kDnoq&#10;cRBY7x8EmWlZ4VHE/F0rokIHhNu6FAjm+7oc3400D5hxN/O7m8WNIRtCvXYEA+ca/HLutn9vE+Se&#10;ipDHQgNiq/ll2wGBNOaNr7CooYFipESG0WgCYy4n2RmSMPR9H8xjWhvpMKw1mPI/O3APHVKORO2D&#10;3W2576MXBZ3QKR8gmsYk8UiD7FpLoMayqJYGYD26qoJKRPx+BvQEcUt8GhFGiT8Am6mL4/ApIati&#10;UuzS395sD1CCseL9r+uiSoKvz4UYYSGoJAHf3ccqMs6d4vgzG/IKpyxT7B2PmOCeol2aSgqcXL4O&#10;ToXfFKdUNcTvhyE0hJIwCCKqTmvfMaFRx83vgNCQkFF17lMVgbNIWMTvQ5yFBJTGEhpzjeR5dCUe&#10;mdU3JDQEJ/lQBALHi0OQGOdOAQk0DMwBVlkR/QPUayxP4t6MNBKBgg+NFIxRjmOneuKxhkziTzrk&#10;jFRHyzPyENUKBEXe1PIfd5f2OMXrCsfUiPi+6sPpGz8QFDdyOrOYziRViq3mruGyj2dNVa1Y0+o+&#10;1vQkZYQSEoXUZyry98vIZO6UCDmbNJBCIki414NiOK8z3/agOGOce7sM6oBG3E96T40QONiqY460&#10;P26EfBKvJlEkOPp8bCCHttE4jmtznMSsKfeAAsd6TujF4JCNtp5iCoggD7zBIMRArQ8Xj+z6ruUD&#10;fIw69wf8H6piC8BjKCiKz/dcsY+2IJbbusMXE9NbmPSvVDfCtKqGTpVpYb0QL15c6pMnvDesxvUX&#10;a1EEPqILyIVQ2wOZgI5dfnv9NYrQsSr/JLhNPCJU2/AYbk/mTsHtgDGfW2tGHE1qm7d9ZSc4Yg69&#10;f4LDpvX6kJon4rZuJI5tyqGCU10NJhX8aZsVT+M+gm9QzI8EyMZ+2YVp+7lT3IdvHx7zkblIBlRY&#10;gQqL5RNiBocRtJc0MAvPDz+Pl93pPf3a/7j38FXF44rCHPiunznJc2Mxxck94sGe5/DhCl+NrOe4&#10;H3F8gMP+XzzvdL5/M8+NhV23DvX3Za2k/RauPmBP7/VT4xf7i38BAAD//wMAUEsDBAoAAAAAAAAA&#10;IQAAAAAAOgwAADoMAAAUAAAAZHJzL21lZGlhL2ltYWdlMS5wbmeJUE5HDQoaCgAAAA1JSERSAAAA&#10;VQAAAFUIAwAAAA8rWGgAAAABc1JHQgCuzhzpAAAABGdBTUEAALGPC/xhBQAAAuJQTFRFAAAA////&#10;gICAqqqqv7+/zMzMqqqqtra2v7+/qqqqs7Ozubm5qqqqsbGxtra2u7u7r6+vtLS0uLi4rq6us7Oz&#10;tra2rq6usbGxtbW1uLi4sbGxs7Oztra2sLCws7OztbW1r6+vsrKytLS0tra2sbGxs7OztbW1sbGx&#10;s7OztLS0sLCwsrKytLS0tbW1sbGxs7OztbW1sbGxs7OztLS0tbW1srKys7OztbW1srKys7OztLS0&#10;sbGxs7OztLS0srKys7OztLS0srKys7OztLS0sbGxs7OztLS0tbW1srKys7OztLS0srKys7OztLS0&#10;srKys7Ozs7OzsrKys7OztLS0srKys7OztLS0srKys7Ozs7OztLS0srKys7OzsrKys7OztLS0srKy&#10;s7OztLS0srKys7OztLS0srKys7Ozs7OztLS0s7OztLS0srKys7OzsrKys7Ozs7OztLS0s7Ozs7Oz&#10;tLS0srKys7OztLS0srKys7Ozs7OztLS0s7Ozs7OztLS0srKys7Ozs7OzsrKys7Ozs7OztLS0s7Oz&#10;s7OztLS0srKys7Ozs7OzsrKys7Ozs7OztLS0s7Ozs7OztLS0srKys7Ozs7OztLS0s7Ozs7OztLS0&#10;s7Ozs7Ozs7OzsrKys7Ozs7OztLS0s7OztLS0s7Ozs7Ozs7OzsrKys7Ozs7OztLS0s7Ozs7Ozs7Oz&#10;s7Ozs7OzsrKy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3hT7AAAAPV0&#10;Uk5TAAECAwQFBgcICQoLDA0ODxAREhMUFRYXGBkaGxwdHh8gISIjJCUmJygpKissLS4vMDEyMzQ1&#10;Njc4OTo7PD0/QEFCQ0RFRkdISUpLTE1OT1BRU1RVVldYWVpbXF1eYGFiY2RmZ2hpamtsbW9wcXJ0&#10;dXZ3eHl6e3x9fn+AgYKDhIWGh4iJiouMjY6PkJGSk5SVlpeYmZqbnJ2en6ChoqOkpaaoqaqrrK2u&#10;r7CxsrO0tbe4uru8vb6/wMHCw8TFxsfIycrLzM3Oz9DR0tPU1dbX2Nna29zd3t/g4eLj5OXm5+jp&#10;6uvs7e/w8fLz9PX29/j5+vv8/f7VvSE1AAAACXBIWXMAACHVAAAh1QEEnLSdAAAH4ElEQVRYR9WY&#10;e3xUxRXHZ7MkGx51lUfUxgQIKIbwliZQQkB5KCJaC8UgUnyAaKtU8AGmKJZSFFFB8RUBpWo1RBAC&#10;SDBRTBAIEAGDPLQsgZiQB+z7zvm/M2fO7r27e7OfG+DzsX7/mTNnzv3t7MzcMzOX/drpOHjUzTHk&#10;3Wij5ovjqs3nNIghWFvYgQIuhk5lpBMNX0AR1khdVrpLUfoHxkadh91jcmKY+BMcZsy2gCJ3bX28&#10;HT1uTq6LOiM4y9ifNBhELREsAR9jSS0UKNjbnVrMSKmiKIFnEWP5AKbhCwEYSyimSIG2klrMyDkP&#10;7/2GbElcVZ20vXCKTDNGcxhBJjJFg5vIjGCpHAEDb4BGlhk3A+SQieS2wIH8STHMdMFBilCsiux7&#10;FNGqydtp3KLhf6MIRdtUmXP92SAJGQgcfzGZAhRtVGWOHn2zYsj8LbWGaKuqNX451cIAjZ+gzElN&#10;cbGiapwfLZ2a4mJFFeCn9xXl+ruVOjnfnMli6qypbqC64Y3dabLCkODOS1Bd6yOVaHxrLkG1fXp3&#10;c9LbX4JqXP5/VDeabIg6F569ONVGer4Vqq2q7ntQ8Taq3r3qjTgs72dV1cBlG9cSw4Kv7kpNcbGi&#10;2r6LjnFvbB0rqm3nl1P9yJBfK6+iprhYUTUuen4Z8+vRZYpN+srKmPO4OXPE71pTNckDezn1Phpe&#10;eQmqK72kEo1nOWP3tZRSmBlxVBMcrZEgjrKOyANs9sn5ZEniqLaFkSfhPJmSy6Oa4xVzQLbEXHVb&#10;bH7lNI6pU5Zsqv7ZBxfOHPj0+buuRp/oqQBNhbmqWX5tlM3O9ZphZXDueVUM7zAf5+Z9PbxQ8TGq&#10;jltYEM2zExgb+q5HaAUOFq1cXPCP14sPyX9UzEacAO01cUCVj88QG2VY1bgyW3+35sretSzoRFVx&#10;qfinl7/CakFb5qxUD3tzsUGpFhnywJ7O2BBD748DECiZGnmZcw5KEH/0aNYW6pfrRnQrVQskVgH3&#10;P0CVCMRxqhx4Tep8jfvHKJdV1awa4DtMb2JCVUzWl5mLNaibSC6lak/SMb30JZQBP3AFVZg9UcQl&#10;ijcMkf/8RMY8jXvHkodUPzfsW/u7UJMBx3ucb6IRTRr74vaTzf7GY5tfGC57kEbPQd0dKkCgVMmv&#10;MHm3pnNovgYtW/oeChPwIhtz0nWau8M91VWr5yo+0FUzFy2VTLHJmfp5CPrsz4mrbGDPO4vm/31N&#10;tVg4GWklnJfJBx8bhgGKkKpJHqhWnWhxsPkA/0KXY4NYCJWhScurWOv8Usz+dbJi65iETiSO6hI3&#10;qpa3S2sCd0/psa0W9/JpoVkSyJ7uxCY2tbFEX+hxVMM8wPnTaMzg/MSVaCmcO0VP05T9DHePUpbA&#10;iuqHcAaPHllucI9EjyJtq+jp9fc+hX0ccA5WoFdirtqhc5gkZnPBp9i2ArTZaDCHXGXOL2RPr6vj&#10;D0uXyAQ/hr/4mKt+Fc6vvg9Zfw64eyTUQAWOqS2/pGIwS9smetqDdTkE+9H5FkCWNCTmqrXhJKZ9&#10;z54CuF02jQRN3btF7tJmOLeLnsr0JtQGSu9MgAdlKQmpHl+l2Iqqwx+aRdzfi/0HoK8MXQ5+HNXr&#10;66BxWfZ28e73kNW7AZ6R5VCAV2QpUarGDSXmbvgdAL7EB8CLN+/V4J/m3CZ6qqa1J/3RbjKDE0r1&#10;fUN+/dq4diSnAPDbQD14caG7oMH5Gec76NcdAN/IMglgBzoESjUuZwAcsmwBr12WzVCffDR4pHfx&#10;MVz/QrVClnZxsZalxILqIQBckd+Bt5ssi8B7e+970mYDPCmrImd9IssuABtlKVGqV6TrdI3+zigO&#10;dH1kWQh+/Hw00Av19w+c1wwt18rqRIDFshwA8KYsJUq11JBfj0TfCwoAxsnyNtBmydK+QgX6HpM1&#10;28v0b+8BeFSWEqWqwgg1tTrDOeDzCbWwGR225896gx7XLPxTnavgR/S+CjwbDUFI9dtpipW66qDV&#10;69ateyuHtauHD9DxDnjvRIP1mjD5Vsx/jM0OaPNk2bEc6hLRIwipmmQXlV9PM/YZnMT4kQFoysAm&#10;nSE+OJ0pjT51UIgeSRzVpy8IUc8Sxv6icdyy7c9x/kXkV5mM/QCP4Egs4L7QDhtXNcwNHmjBtZWw&#10;BeBYf/Qh9t+7ILgGzZQmqMElgVhRtYnBfgKtHruAu17uhTZj/QsbAD7HNWx/DaBAX5Lmqlf3NXCD&#10;I/EUuNR+7tgg3m3fljl52aPmlgnTvQrdbEg9/BCeq9ZU9xmPc+772F857FPLuNO9h8kt4N9MUGfA&#10;a6vhwh/RUpirHjeq+mezDrs5f5P60v7RXaeb/AFf439Lp2J+EK/mJnE0IBsJqZ4uUuxG1axJd+qM&#10;F5tWtyrwrw3dm5N6Dxs/YWxO99BWfeUnASiPOPEoVUMihKDp+XVEA/D1KVSJpKc4EdeoE2YIpbra&#10;T5KCHeFDWgQ3fQ/84CSqGLBPr+FQ1Y9qhFK1wuAjQQi8289wQhEkD/4oCMGv1UFDJy+oEpIFuopc&#10;xetKZur/JWVO6Tnx+hXEnM4HNMD+cdmWGJQ8tkJ+5AuUL/3zxDGTHnqpUm537vLhJGUgeQMOphXc&#10;+cw5fiNVCN+/R5t+UXEWN7T27TIKz3QZ33PhVzVnmr0BT1PtkdK5qahhQvLA0bdYIpcO2/ZrMn+X&#10;mzdiaJ8U3Bx/xTD2P0fVnIp+a6AHAAAAAElFTkSuQmCCUEsDBAoAAAAAAAAAIQAAAAAAhAgAAIQI&#10;AAAUAAAAZHJzL21lZGlhL2ltYWdlMi5wbmeJUE5HDQoaCgAAAA1JSERSAAAAXAAAAFwIBgAAAOPv&#10;0lgAAAABc1JHQgCuzhzpAAAABGdBTUEAALGPC/xhBQAAAAlwSFlzAAAh1QAAIdUBBJy0nQAACBlJ&#10;REFUeF7tnXWoNUUYhz+7u1vsFrswsRsbsbsQxQ5EFEVF5RMD9Q/7D0HMa+BnYQcW2N2B3V2/B3Yv&#10;c+a85+y59+6MO/vNhQfueXfOzJzfzs7MzjsxbmhoKBSTiLXFteJJ8VQg7hDbiamElY9QLCQuFxPE&#10;gWIaYYXrwDTWxNbiS/G3+Dkg/4hvxb7CykcIZhX8kfZfBUcLK2wHprEGJhOPi9/EUWKKgKwjfhev&#10;CSsvIdhM/Cg+FHsX/z8v5hdW+GFMYw3MLF4Wn4hVC1tInhPcXOtaCG4SPLn7ianFI+JXgfhW+GFM&#10;Yw3wyL0iEHzlwhaSZ8Sfni0UqwvEfVaU7ca6ghvwdPG5J6bRg+phTrGS2F2cIE6t4GzxuYgpOPWo&#10;lRefEwX1/VpiHkG1ZMVpQdiHxB9ir8JWwh91+k7CtXdgGh3mEKcL6icS+XeExBTcSr8f/J43xHix&#10;lLDi9dlc/CLQY4HCVrKV+E7QlsxS2LowjQWLi9dF2Qo/II4VO4rtK9hD0KDErlKsvPiQ/8PFzYKq&#10;gargXbGksOIuofq4WlCKTytsLohM6acB36ewdWEaBY8aXybyewT1lhWuF6nU4RSq68VP4iuxirDC&#10;wbLiM0FXd77C5rO/4Om5W8xY2DroMhRcICjVt4m5CttImEm8JD4VqwkrTJ28KHjUrWtVzCAuERQu&#10;Sj15t8JdKQjTr789vXhVcAPXL2wddBnEoqJ8zMy7NAC8Zd4rqCcvFNR38waAeA8SFI7KHkIfEIrS&#10;y02jMfWvU8ejyZuCsP51l20F+blPTFrYhun4UHCSIPJzRNcXRsCa4h3hN1Yh4EnaRlj5GBTaHeI6&#10;17EBPZNrBKWbYQQEpYHsBW0E7RcabiHcuEzBbxG8Mu/m2EbLwoKuGPXkDYGgl7GioPtq5WFQeIGh&#10;hD/s2GAZQcFBcF6ueKvsB9UJ7Qk3j7qcp304PjdioESTIN0bukD+9TbDDftYvO3YgDfljwQ340Fx&#10;/wCU3WiGNzr6+W7EwMXHBINBmxS2iQUEf19QHbj2UnBuBEMWaFQFhfUbkQXvwyCCT1fYqthYZMEr&#10;yIJHJgsemSx4ZLLgkWmN4NOKXuMTuKQWicCCAkGtPJS0QnAGhq4QuMDow7rXdhCMTfAWF5q3xBHC&#10;Td8necEnF4zL8Jr7gfAH5XcV/AhLoLohnSqvetKCM0RAiWKAn4zinrPCMbeD0cnQMKZDAbDyUJK0&#10;4Lzafi1+EDsXtqaTrOBLCLw9uJpOFlUlqyk0XnA8OTeKFRwbjy4eDwbgzxKxp5+NhcYLznQDxogf&#10;FXTvaBRxyWHDVeX3SppO4wVnCkU5Awl32qWCauQFgXPW+k6TSaIOx7/HH6WaaoTMzi6ssD7U9XhE&#10;GNSvi4OFldYgJNNoLi34Di8X+PSsMBY4f5lyQMbqgikdo/XDJiM40J9eToykR0Lm1xDMIa8L8mGl&#10;NQhJCd4GsuCRyYJHJgsemSx4ZLLgkcmCRyYLHpkseGSy4JFpjeBMZucV3reTFnOyD4kAa256zRwo&#10;aYXgrA1ipRhTdxnOda8dJtxJ9aFhgYGbvk/ygrMwC+8PQ7d4f/hB7vXZBOslD40Ai52Ym+Km75O0&#10;4IyJswqOKRLXibEsXYlFsoKzxOJigfeHuPBzWuGaRrKCl4uyvhCsNLPCNJHGC069yLoXVidPKXA+&#10;0BtAbGZarSes7zWVxguOoKzqIixCs28JGcO3SWPID7C+11SSqFLY9YewiMzuEdTb9EissD7MWcEl&#10;Rh1fFyw5t9IahCQEp/fBiwXrE+lrX1bYrLA+ewqcyKRVF7eK1juRySii0zMZSQlj9wa87HQf64J8&#10;WGkNQjKCt4UseGSy4JHJgkcmCx6ZLHhksuCRyYJHJgsemSx4ZFojOJm01vvgqMANx/qg0DAu3+p1&#10;miVsw8c2eqwB8kVnpJEN19k0NzRssXeAcNP3aYXgxwucyGxa5k9T2EUwwojfMzSkg6PETd8nacF5&#10;fPEIMT7OWvdeu3Oy6yfe9NBQdVUN2yYtOEu/cUgQD5sYWGGaRhKCW6WGEsWuzJTuM0THRokNpvGC&#10;U03g4XF3imDnhnKTxPMFzmX3O02m8YKzkTsN4hOCiT/0SMql37cXn63vNZXGC47IdwqmRfB3nqAa&#10;YRtrVhlb32kySdThTNDkj1JNNUKmFhNWWB8W0t4l2Ou2Dlj6XbXNUj+SEBxwBrNhOhnlZcYKY8GW&#10;SN8LNrGpC3a2QDgrvSqSERwo1ewXPtKl31sK9uOui0GfLoukBG8DWfDIVAnOoRyniOMGgPMimHeZ&#10;Be9DleDWqooqsuB9qBKc6dcc5MdSmSouEhzrkAXvQ67DI5MFj8z/Ijj96FLwTQvbxAKCs3LjPccG&#10;QQUHdlpjvje7H1vX2wrC4JniXDfXHlxwzmHDLUV/0rreVjgSjIG4qxwbBBd8A0EfkgEhTm+ywrQR&#10;jtlFcIYIXHtwwYGD20j8GJGSE2E00G7h0WfEk1kEcwv3Okc+jkXwjvElN5ALXhycv6xSO1NUbQyQ&#10;KjSU7ObJuZ9Uo5w/57sElxc0pPRemOPiXusFMxI4k41jwvqexeaC87c8N54185wBzBoe7ljqcC4F&#10;u4gyZ4Xfh9hHCksHChvzWhjvZ4MEVt9ZcZbwhDBMTLxdJ8t2fDDYSNBr4W5Rr1PNcBP4nDL8Dn4P&#10;QiNO1abyDCPTZeQ77PpvxVlC3MTLgrGus5E7PvSAGVOMdVO14LPEh0ldlzK4BnFybyiYG1M1s4Dr&#10;eKiYRcYNsuIsmSAYTzE2PR4a9x/AtcqsORCCIQAAAABJRU5ErkJgglBLAwQUAAYACAAAACEAnl+g&#10;QOMAAAANAQAADwAAAGRycy9kb3ducmV2LnhtbEyPwWrDMAyG74O9g9Fgt9Z2s3Qli1NK2XYqg7WD&#10;sZsbq0lobIfYTdK3n3rabhL6+PX9+XqyLRuwD413CuRcAENXetO4SsHX4W22Ahaidka33qGCKwZY&#10;F/d3uc6MH90nDvtYMQpxIdMK6hi7jPNQ1mh1mPsOHd1Ovrc60tpX3PR6pHDb8oUQS2514+hDrTvc&#10;1lie9xer4H3U4yaRr8PufNpefw7px/dOolKPD9PmBVjEKf7BcNMndSjI6egvzgTWKnhOJJEKZlIk&#10;KbAbIdMl1TvS9LRYCeBFzv+3KH4B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JiqRKugGAAD5HwAADgAAAAAAAAAAAAAAAAA6AgAAZHJzL2Uyb0Rv&#10;Yy54bWxQSwECLQAKAAAAAAAAACEAAAAAADoMAAA6DAAAFAAAAAAAAAAAAAAAAABOCQAAZHJzL21l&#10;ZGlhL2ltYWdlMS5wbmdQSwECLQAKAAAAAAAAACEAAAAAAIQIAACECAAAFAAAAAAAAAAAAAAAAAC6&#10;FQAAZHJzL21lZGlhL2ltYWdlMi5wbmdQSwECLQAUAAYACAAAACEAnl+gQOMAAAANAQAADwAAAAAA&#10;AAAAAAAAAABwHgAAZHJzL2Rvd25yZXYueG1sUEsBAi0AFAAGAAgAAAAhAC5s8ADFAAAApQEAABkA&#10;AAAAAAAAAAAAAAAAgB8AAGRycy9fcmVscy9lMm9Eb2MueG1sLnJlbHNQSwUGAAAAAAcABwC+AQAA&#10;fCAAAAAA&#10;">
                <v:group id="Group 1834028005" o:spid="_x0000_s1117" style="position:absolute;left:-4095;top:25717;width:63000;height:71533" coordorigin="-5715" coordsize="63002,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LloyAAAAOMAAAAPAAAAZHJzL2Rvd25yZXYueG1sRE9La8JA&#10;EL4X+h+WKXiru/FFSF1FpJYepKAWSm9DdkyC2dmQ3Sbx37uC0ON871muB1uLjlpfOdaQjBUI4tyZ&#10;igsN36fdawrCB2SDtWPScCUP69Xz0xIz43o+UHcMhYgh7DPUUIbQZFL6vCSLfuwa4sidXWsxxLMt&#10;pGmxj+G2lhOlFtJixbGhxIa2JeWX45/V8NFjv5km793+ct5ef0/zr599QlqPXobNG4hAQ/gXP9yf&#10;Js5PpzM1SZWaw/2nCIBc3QAAAP//AwBQSwECLQAUAAYACAAAACEA2+H2y+4AAACFAQAAEwAAAAAA&#10;AAAAAAAAAAAAAAAAW0NvbnRlbnRfVHlwZXNdLnhtbFBLAQItABQABgAIAAAAIQBa9CxbvwAAABUB&#10;AAALAAAAAAAAAAAAAAAAAB8BAABfcmVscy8ucmVsc1BLAQItABQABgAIAAAAIQDOlLloyAAAAOMA&#10;AAAPAAAAAAAAAAAAAAAAAAcCAABkcnMvZG93bnJldi54bWxQSwUGAAAAAAMAAwC3AAAA/AIAAAAA&#10;">
                  <v:group id="Group 1039021644" o:spid="_x0000_s1118" style="position:absolute;left:31298;width:22625;height:6433" coordorigin="38495" coordsize="22624,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2XTyAAAAOMAAAAPAAAAZHJzL2Rvd25yZXYueG1sRE9La8JA&#10;EL4L/Q/LFHqru/FFm7qKSBUPIlQLpbchOybB7GzIbpP4712h4HG+98yXva1ES40vHWtIhgoEceZM&#10;ybmG79Pm9Q2ED8gGK8ek4UoelounwRxT4zr+ovYYchFD2KeooQihTqX0WUEW/dDVxJE7u8ZiiGeT&#10;S9NgF8NtJUdKzaTFkmNDgTWtC8ouxz+rYdthtxonn+3+cl5ff0/Tw88+Ia1fnvvVB4hAfXiI/907&#10;E+er8bsaJbPJBO4/RQDk4gYAAP//AwBQSwECLQAUAAYACAAAACEA2+H2y+4AAACFAQAAEwAAAAAA&#10;AAAAAAAAAAAAAAAAW0NvbnRlbnRfVHlwZXNdLnhtbFBLAQItABQABgAIAAAAIQBa9CxbvwAAABUB&#10;AAALAAAAAAAAAAAAAAAAAB8BAABfcmVscy8ucmVsc1BLAQItABQABgAIAAAAIQC392XTyAAAAOMA&#10;AAAPAAAAAAAAAAAAAAAAAAcCAABkcnMvZG93bnJldi54bWxQSwUGAAAAAAMAAwC3AAAA/AIAAAAA&#10;">
                    <v:group id="Group 1841392760" o:spid="_x0000_s1119"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bj1zQAAAOMAAAAPAAAAZHJzL2Rvd25yZXYueG1sRI9Ba8JA&#10;EIXvhf6HZQre6ibaWpu6ikhbehBBLZTehuyYBLOzIbsm8d93DgWPM/PmvfctVoOrVUdtqDwbSMcJ&#10;KOLc24oLA9/Hj8c5qBCRLdaeycCVAqyW93cLzKzveU/dIRZKTDhkaKCMscm0DnlJDsPYN8RyO/nW&#10;YZSxLbRtsRdzV+tJksy0w4olocSGNiXl58PFGfjssV9P0/duez5trr/H593PNiVjRg/D+g1UpCHe&#10;xP/fX1bqz5/S6evkZSYUwiQL0Ms/AAAA//8DAFBLAQItABQABgAIAAAAIQDb4fbL7gAAAIUBAAAT&#10;AAAAAAAAAAAAAAAAAAAAAABbQ29udGVudF9UeXBlc10ueG1sUEsBAi0AFAAGAAgAAAAhAFr0LFu/&#10;AAAAFQEAAAsAAAAAAAAAAAAAAAAAHwEAAF9yZWxzLy5yZWxzUEsBAi0AFAAGAAgAAAAhAEBxuPXN&#10;AAAA4wAAAA8AAAAAAAAAAAAAAAAABwIAAGRycy9kb3ducmV2LnhtbFBLBQYAAAAAAwADALcAAAAB&#10;AwAAAAA=&#10;">
                      <v:oval id="Oval 1620287737" o:spid="_x0000_s1120"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3BvyQAAAOMAAAAPAAAAZHJzL2Rvd25yZXYueG1sRE9La8JA&#10;EL4L/odlCr1I3RjBhOgqIhRaigRfB29Ddkxis7Npdqvpv+8KhR7ne89i1ZtG3KhztWUFk3EEgriw&#10;uuZSwfHw+pKCcB5ZY2OZFPyQg9VyOFhgpu2dd3Tb+1KEEHYZKqi8bzMpXVGRQTe2LXHgLrYz6MPZ&#10;lVJ3eA/hppFxFM2kwZpDQ4UtbSoqPvffRoHL82lzGOn0mn99HN+3p3Nysa1Sz0/9eg7CU+//xX/u&#10;Nx3mz+IoTpNkmsDjpwCAXP4CAAD//wMAUEsBAi0AFAAGAAgAAAAhANvh9svuAAAAhQEAABMAAAAA&#10;AAAAAAAAAAAAAAAAAFtDb250ZW50X1R5cGVzXS54bWxQSwECLQAUAAYACAAAACEAWvQsW78AAAAV&#10;AQAACwAAAAAAAAAAAAAAAAAfAQAAX3JlbHMvLnJlbHNQSwECLQAUAAYACAAAACEAUg9wb8kAAADj&#10;AAAADwAAAAAAAAAAAAAAAAAHAgAAZHJzL2Rvd25yZXYueG1sUEsFBgAAAAADAAMAtwAAAP0CAAAA&#10;AA==&#10;" fillcolor="#168489" stroked="f">
                        <v:fill opacity="49087f"/>
                      </v:oval>
                      <v:shape id="Image" o:spid="_x0000_s1121"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aRBywAAAOMAAAAPAAAAZHJzL2Rvd25yZXYueG1sRI9BSwMx&#10;FITvgv8hPMGbTdzaRbdNSykIHgrStRdvj83r7urmZdnENPrrjSD0OMzMN8xqk+wgIk2+d6zhfqZA&#10;EDfO9NxqOL493z2C8AHZ4OCYNHyTh836+mqFlXFnPlCsQysyhH2FGroQxkpK33Rk0c/cSJy9k5ss&#10;hiynVpoJzxluB1koVUqLPeeFDkfaddR81l9Ww2vEo1f1g9ml/XvaHuJHEfc/Wt/epO0SRKAULuH/&#10;9ovRUKh5uSjV02IOf5/yH5DrXwAAAP//AwBQSwECLQAUAAYACAAAACEA2+H2y+4AAACFAQAAEwAA&#10;AAAAAAAAAAAAAAAAAAAAW0NvbnRlbnRfVHlwZXNdLnhtbFBLAQItABQABgAIAAAAIQBa9CxbvwAA&#10;ABUBAAALAAAAAAAAAAAAAAAAAB8BAABfcmVscy8ucmVsc1BLAQItABQABgAIAAAAIQC1SaRBywAA&#10;AOMAAAAPAAAAAAAAAAAAAAAAAAcCAABkcnMvZG93bnJldi54bWxQSwUGAAAAAAMAAwC3AAAA/wIA&#10;AAAA&#10;">
                        <v:imagedata r:id="rId38" o:title="" gain="19661f" blacklevel="22938f"/>
                      </v:shape>
                    </v:group>
                    <v:rect id="Rectangle 2005986638" o:spid="_x0000_s1122" style="position:absolute;left:38495;top:699;width:17551;height:5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boYywAAAOMAAAAPAAAAZHJzL2Rvd25yZXYueG1sRI/LbsJA&#10;DEX3lfoPI1diU8GkrwApA6pokVJ2DXyAybhJSsYTZQZI/x4vKnVpXd9jn8VqcK06Ux8azwYeJgko&#10;4tLbhisD+91mPAMVIrLF1jMZ+KUAq+XtzQIz6y/8ReciVkogHDI0UMfYZVqHsiaHYeI7Ysm+fe8w&#10;ythX2vZ4Ebhr9WOSpNphw3Khxo7WNZXH4uQMfG6ft/t1rn+O8+b9Pp8WiT6kH8aM7oa3V1CRhvi/&#10;/NfOrQEhvsxnafokT4uT+IBeXgEAAP//AwBQSwECLQAUAAYACAAAACEA2+H2y+4AAACFAQAAEwAA&#10;AAAAAAAAAAAAAAAAAAAAW0NvbnRlbnRfVHlwZXNdLnhtbFBLAQItABQABgAIAAAAIQBa9CxbvwAA&#10;ABUBAAALAAAAAAAAAAAAAAAAAB8BAABfcmVscy8ucmVsc1BLAQItABQABgAIAAAAIQAwzboYywAA&#10;AOMAAAAPAAAAAAAAAAAAAAAAAAcCAABkcnMvZG93bnJldi54bWxQSwUGAAAAAAMAAwC3AAAA/wIA&#10;AAAA&#10;" filled="f" stroked="f">
                      <v:textbox style="mso-fit-shape-to-text:t">
                        <w:txbxContent>
                          <w:p w14:paraId="68179165"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281884449" o:spid="_x0000_s1123" style="position:absolute;top:99;width:22612;height:6433" coordorigin="" coordsize="22615,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HU/ywAAAOIAAAAPAAAAZHJzL2Rvd25yZXYueG1sRI9Ba8JA&#10;FITvBf/D8gRvdRMbJaauItKWHqRQFaS3R/aZBLNvQ3ZN4r/vCoUeh5n5hlltBlOLjlpXWVYQTyMQ&#10;xLnVFRcKTsf35xSE88gaa8uk4E4ONuvR0wozbXv+pu7gCxEg7DJUUHrfZFK6vCSDbmob4uBdbGvQ&#10;B9kWUrfYB7ip5SyKFtJgxWGhxIZ2JeXXw80o+Oix377Eb93+etndf47zr/M+JqUm42H7CsLT4P/D&#10;f+1PrWCWxmmaJMkSHpfCHZDrXwAAAP//AwBQSwECLQAUAAYACAAAACEA2+H2y+4AAACFAQAAEwAA&#10;AAAAAAAAAAAAAAAAAAAAW0NvbnRlbnRfVHlwZXNdLnhtbFBLAQItABQABgAIAAAAIQBa9CxbvwAA&#10;ABUBAAALAAAAAAAAAAAAAAAAAB8BAABfcmVscy8ucmVsc1BLAQItABQABgAIAAAAIQBJLHU/ywAA&#10;AOIAAAAPAAAAAAAAAAAAAAAAAAcCAABkcnMvZG93bnJldi54bWxQSwUGAAAAAAMAAwC3AAAA/wIA&#10;AAAA&#10;">
                    <v:oval id="Oval 1429132143" o:spid="_x0000_s1124"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czhygAAAOMAAAAPAAAAZHJzL2Rvd25yZXYueG1sRE9La8JA&#10;EL4X+h+WKfQiunlI1dRVSqHQIhJ8HbwN2TFJm51Ns1uN/74rFHqc7z3zZW8acabO1ZYVxKMIBHFh&#10;dc2lgv3ubTgF4TyyxsYyKbiSg+Xi/m6OmbYX3tB560sRQthlqKDyvs2kdEVFBt3ItsSBO9nOoA9n&#10;V0rd4SWEm0YmUfQkDdYcGips6bWi4mv7YxS4PE+b3UBPP/Pv1f5jfThOTrZV6vGhf3kG4an3/+I/&#10;97sO88fJLE6TeJzC7acAgFz8AgAA//8DAFBLAQItABQABgAIAAAAIQDb4fbL7gAAAIUBAAATAAAA&#10;AAAAAAAAAAAAAAAAAABbQ29udGVudF9UeXBlc10ueG1sUEsBAi0AFAAGAAgAAAAhAFr0LFu/AAAA&#10;FQEAAAsAAAAAAAAAAAAAAAAAHwEAAF9yZWxzLy5yZWxzUEsBAi0AFAAGAAgAAAAhABDZzOHKAAAA&#10;4wAAAA8AAAAAAAAAAAAAAAAABwIAAGRycy9kb3ducmV2LnhtbFBLBQYAAAAAAwADALcAAAD+AgAA&#10;AAA=&#10;" fillcolor="#168489" stroked="f">
                      <v:fill opacity="49087f"/>
                    </v:oval>
                    <v:rect id="Rectangle 1313827616" o:spid="_x0000_s1125" style="position:absolute;top:699;width:17559;height:5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hBWyAAAAOMAAAAPAAAAZHJzL2Rvd25yZXYueG1sRE/NasJA&#10;EL4X+g7LCL0U3URL1OgqxbYQvRl9gDE7JtHsbMhuNX37bqHgcb7/Wa5704gbda62rCAeRSCIC6tr&#10;LhUcD1/DGQjnkTU2lknBDzlYr56flphqe+c93XJfihDCLkUFlfdtKqUrKjLoRrYlDtzZdgZ9OLtS&#10;6g7vIdw0chxFiTRYc2iosKVNRcU1/zYKtru33XGTyct1Xn+8ZtM8kqfkU6mXQf++AOGp9w/xvzvT&#10;Yf4knszG0yRO4O+nAIBc/QIAAP//AwBQSwECLQAUAAYACAAAACEA2+H2y+4AAACFAQAAEwAAAAAA&#10;AAAAAAAAAAAAAAAAW0NvbnRlbnRfVHlwZXNdLnhtbFBLAQItABQABgAIAAAAIQBa9CxbvwAAABUB&#10;AAALAAAAAAAAAAAAAAAAAB8BAABfcmVscy8ucmVsc1BLAQItABQABgAIAAAAIQAW8hBWyAAAAOMA&#10;AAAPAAAAAAAAAAAAAAAAAAcCAABkcnMvZG93bnJldi54bWxQSwUGAAAAAAMAAwC3AAAA/AIAAAAA&#10;" filled="f" stroked="f">
                      <v:textbox style="mso-fit-shape-to-text:t">
                        <w:txbxContent>
                          <w:p w14:paraId="6B31CA92"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 xml:space="preserve">محاور </w:t>
                            </w:r>
                            <w:r>
                              <w:rPr>
                                <w:rFonts w:ascii="Sakkal Majalla" w:eastAsia="GE Dinar One" w:hAnsi="Sakkal Majalla" w:hint="cs"/>
                                <w:b/>
                                <w:bCs/>
                                <w:kern w:val="24"/>
                                <w:sz w:val="44"/>
                                <w:szCs w:val="44"/>
                                <w:rtl/>
                                <w:lang w:bidi="ar-SY"/>
                              </w:rPr>
                              <w:t>الجلسة</w:t>
                            </w:r>
                          </w:p>
                        </w:txbxContent>
                      </v:textbox>
                    </v:rect>
                    <v:shape id="Image" o:spid="_x0000_s1126"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sXZyQAAAOMAAAAPAAAAZHJzL2Rvd25yZXYueG1sRE9fa8Iw&#10;EH8f7DuEG/gyZmJBp51RhuAm4h7Wbe9Hc7adzaU2qdZvb4TBHu/3/+bL3tbiRK2vHGsYDRUI4tyZ&#10;igsN31/rpykIH5AN1o5Jw4U8LBf3d3NMjTvzJ52yUIgYwj5FDWUITSqlz0uy6IeuIY7c3rUWQzzb&#10;QpoWzzHc1jJRaiItVhwbSmxoVVJ+yDqrIWyz3WWfPW5+3zr1fPz46d75QFoPHvrXFxCB+vAv/nNv&#10;TJyfjKbj8SxRM7j9FAGQiysAAAD//wMAUEsBAi0AFAAGAAgAAAAhANvh9svuAAAAhQEAABMAAAAA&#10;AAAAAAAAAAAAAAAAAFtDb250ZW50X1R5cGVzXS54bWxQSwECLQAUAAYACAAAACEAWvQsW78AAAAV&#10;AQAACwAAAAAAAAAAAAAAAAAfAQAAX3JlbHMvLnJlbHNQSwECLQAUAAYACAAAACEAdjrF2ckAAADj&#10;AAAADwAAAAAAAAAAAAAAAAAHAgAAZHJzL2Rvd25yZXYueG1sUEsFBgAAAAADAAMAtwAAAP0CAAAA&#10;AA==&#10;">
                      <v:imagedata r:id="rId39" o:title="" gain="19661f" blacklevel="22938f"/>
                    </v:shape>
                  </v:group>
                  <v:rect id="Rectangle 1150875789" o:spid="_x0000_s1127" style="position:absolute;left:27527;top:6532;width:29759;height:3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EQPyQAAAOMAAAAPAAAAZHJzL2Rvd25yZXYueG1sRE9La8JA&#10;EL4X+h+WKfRS6saCNUZXKUJpkII0Ps5DdkyC2dmY3Sbx33cLgsf53rNYDaYWHbWusqxgPIpAEOdW&#10;V1wo2O8+X2MQziNrrC2Tgis5WC0fHxaYaNvzD3WZL0QIYZeggtL7JpHS5SUZdCPbEAfuZFuDPpxt&#10;IXWLfQg3tXyLondpsOLQUGJD65Lyc/ZrFPT5tjvuvr/k9uWYWr6kl3V22Cj1/DR8zEF4GvxdfHOn&#10;OswfT6J4OpnGM/j/KQAgl38AAAD//wMAUEsBAi0AFAAGAAgAAAAhANvh9svuAAAAhQEAABMAAAAA&#10;AAAAAAAAAAAAAAAAAFtDb250ZW50X1R5cGVzXS54bWxQSwECLQAUAAYACAAAACEAWvQsW78AAAAV&#10;AQAACwAAAAAAAAAAAAAAAAAfAQAAX3JlbHMvLnJlbHNQSwECLQAUAAYACAAAACEAE+RED8kAAADj&#10;AAAADwAAAAAAAAAAAAAAAAAHAgAAZHJzL2Rvd25yZXYueG1sUEsFBgAAAAADAAMAtwAAAP0CAAAA&#10;AA==&#10;" filled="f" stroked="f">
                    <v:textbox>
                      <w:txbxContent>
                        <w:p w14:paraId="70353F0B" w14:textId="77777777" w:rsidR="00C87F1E" w:rsidRDefault="00C87F1E" w:rsidP="00C87F1E">
                          <w:pPr>
                            <w:pStyle w:val="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w:t>
                          </w:r>
                        </w:p>
                        <w:p w14:paraId="45C07A83" w14:textId="77777777" w:rsidR="00C87F1E" w:rsidRPr="00C37CB3" w:rsidRDefault="00C87F1E">
                          <w:pPr>
                            <w:pStyle w:val="ListParagraph"/>
                            <w:numPr>
                              <w:ilvl w:val="0"/>
                              <w:numId w:val="6"/>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توثيق الوضع الحالي للعملية بطريقة منهجية.</w:t>
                          </w:r>
                        </w:p>
                        <w:p w14:paraId="0428D4A0" w14:textId="77777777" w:rsidR="00C87F1E" w:rsidRPr="00C37CB3" w:rsidRDefault="00C87F1E">
                          <w:pPr>
                            <w:pStyle w:val="ListParagraph"/>
                            <w:numPr>
                              <w:ilvl w:val="0"/>
                              <w:numId w:val="6"/>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استخدام الأدوات المناسبة لرسم تدفق العمليات.</w:t>
                          </w:r>
                        </w:p>
                        <w:p w14:paraId="2D71BA38" w14:textId="77777777" w:rsidR="00C87F1E" w:rsidRDefault="00C87F1E">
                          <w:pPr>
                            <w:pStyle w:val="ListParagraph"/>
                            <w:numPr>
                              <w:ilvl w:val="0"/>
                              <w:numId w:val="6"/>
                            </w:numPr>
                          </w:pPr>
                          <w:r w:rsidRPr="00C37CB3">
                            <w:rPr>
                              <w:rFonts w:ascii="Sakkal Majalla" w:eastAsia="GE Dinar One" w:hAnsi="Sakkal Majalla" w:cs="Sakkal Majalla"/>
                              <w:b/>
                              <w:bCs/>
                              <w:kern w:val="24"/>
                              <w:sz w:val="36"/>
                              <w:szCs w:val="36"/>
                              <w:rtl/>
                            </w:rPr>
                            <w:t>تحديد المسؤوليات ونقاط التسليم داخل العملية.</w:t>
                          </w:r>
                        </w:p>
                      </w:txbxContent>
                    </v:textbox>
                  </v:rect>
                  <v:rect id="Rectangle 2119824325" o:spid="_x0000_s1128"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WqAzAAAAOMAAAAPAAAAZHJzL2Rvd25yZXYueG1sRI9BS8NA&#10;FITvgv9heUIvYjdJVWrMppSCNIhQTLXnR/aZBLNv0+yaxH/vCoLHYWa+YbLNbDox0uBaywriZQSC&#10;uLK65VrB2/HpZg3CeWSNnWVS8E0ONvnlRYapthO/0lj6WgQIuxQVNN73qZSuasigW9qeOHgfdjDo&#10;gxxqqQecAtx0Momie2mw5bDQYE+7hqrP8ssomKrDeDq+7OXh+lRYPhfnXfn+rNTiat4+gvA0+//w&#10;X7vQCpI4flgnt6vkDn4/hT8g8x8AAAD//wMAUEsBAi0AFAAGAAgAAAAhANvh9svuAAAAhQEAABMA&#10;AAAAAAAAAAAAAAAAAAAAAFtDb250ZW50X1R5cGVzXS54bWxQSwECLQAUAAYACAAAACEAWvQsW78A&#10;AAAVAQAACwAAAAAAAAAAAAAAAAAfAQAAX3JlbHMvLnJlbHNQSwECLQAUAAYACAAAACEAvdFqgMwA&#10;AADjAAAADwAAAAAAAAAAAAAAAAAHAgAAZHJzL2Rvd25yZXYueG1sUEsFBgAAAAADAAMAtwAAAAAD&#10;AAAAAA==&#10;" filled="f" stroked="f">
                    <v:textbox>
                      <w:txbxContent>
                        <w:p w14:paraId="7F01C3BE" w14:textId="77777777" w:rsidR="00C87F1E" w:rsidRPr="000F4EAE" w:rsidRDefault="00C87F1E">
                          <w:pPr>
                            <w:pStyle w:val="ListParagraph"/>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 xml:space="preserve">تحديد </w:t>
                          </w:r>
                          <w:r w:rsidRPr="000F4EAE">
                            <w:rPr>
                              <w:rFonts w:ascii="Sakkal Majalla" w:eastAsia="GE Dinar One" w:hAnsi="Sakkal Majalla" w:cs="Sakkal Majalla"/>
                              <w:b/>
                              <w:bCs/>
                              <w:kern w:val="24"/>
                              <w:sz w:val="36"/>
                              <w:szCs w:val="36"/>
                              <w:rtl/>
                            </w:rPr>
                            <w:t>نطاق العملية ونقاط البداية والنهاية.</w:t>
                          </w:r>
                        </w:p>
                        <w:p w14:paraId="01BF4238" w14:textId="77777777" w:rsidR="00C87F1E" w:rsidRPr="000F4EAE" w:rsidRDefault="00C87F1E">
                          <w:pPr>
                            <w:pStyle w:val="ListParagraph"/>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جمع بيانات العمليات والإجراءات من مصادرها المختلفة.</w:t>
                          </w:r>
                        </w:p>
                        <w:p w14:paraId="215C0AEE" w14:textId="77777777" w:rsidR="00C87F1E" w:rsidRPr="000F4EAE" w:rsidRDefault="00C87F1E">
                          <w:pPr>
                            <w:pStyle w:val="ListParagraph"/>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إعداد خريطة الوضع الحالي للعملية (</w:t>
                          </w:r>
                          <w:r w:rsidRPr="000F4EAE">
                            <w:rPr>
                              <w:rFonts w:ascii="Sakkal Majalla" w:eastAsia="GE Dinar One" w:hAnsi="Sakkal Majalla" w:cs="Sakkal Majalla"/>
                              <w:b/>
                              <w:bCs/>
                              <w:kern w:val="24"/>
                              <w:sz w:val="36"/>
                              <w:szCs w:val="36"/>
                            </w:rPr>
                            <w:t>As-Is</w:t>
                          </w:r>
                          <w:r w:rsidRPr="000F4EAE">
                            <w:rPr>
                              <w:rFonts w:ascii="Sakkal Majalla" w:eastAsia="GE Dinar One" w:hAnsi="Sakkal Majalla" w:cs="Sakkal Majalla"/>
                              <w:b/>
                              <w:bCs/>
                              <w:kern w:val="24"/>
                              <w:sz w:val="36"/>
                              <w:szCs w:val="36"/>
                              <w:rtl/>
                            </w:rPr>
                            <w:t>).</w:t>
                          </w:r>
                        </w:p>
                        <w:p w14:paraId="631C02DC" w14:textId="77777777" w:rsidR="00C87F1E" w:rsidRPr="000F4EAE" w:rsidRDefault="00C87F1E">
                          <w:pPr>
                            <w:pStyle w:val="ListParagraph"/>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استخدام مخطط التدفق ومخطط المسارات الوظيفية.</w:t>
                          </w:r>
                        </w:p>
                        <w:p w14:paraId="44A69DD2" w14:textId="77777777" w:rsidR="00C87F1E" w:rsidRPr="000F4EAE" w:rsidRDefault="00C87F1E">
                          <w:pPr>
                            <w:pStyle w:val="ListParagraph"/>
                            <w:numPr>
                              <w:ilvl w:val="0"/>
                              <w:numId w:val="5"/>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 xml:space="preserve">تطبيق نموذج </w:t>
                          </w:r>
                          <w:r w:rsidRPr="000F4EAE">
                            <w:rPr>
                              <w:rFonts w:ascii="Sakkal Majalla" w:eastAsia="GE Dinar One" w:hAnsi="Sakkal Majalla" w:cs="Sakkal Majalla"/>
                              <w:b/>
                              <w:bCs/>
                              <w:kern w:val="24"/>
                              <w:sz w:val="36"/>
                              <w:szCs w:val="36"/>
                            </w:rPr>
                            <w:t>SIPOC</w:t>
                          </w:r>
                          <w:r w:rsidRPr="000F4EAE">
                            <w:rPr>
                              <w:rFonts w:ascii="Sakkal Majalla" w:eastAsia="GE Dinar One" w:hAnsi="Sakkal Majalla" w:cs="Sakkal Majalla"/>
                              <w:b/>
                              <w:bCs/>
                              <w:kern w:val="24"/>
                              <w:sz w:val="36"/>
                              <w:szCs w:val="36"/>
                              <w:rtl/>
                            </w:rPr>
                            <w:t xml:space="preserve"> في توصيف العمليات.</w:t>
                          </w:r>
                        </w:p>
                        <w:p w14:paraId="47014A58" w14:textId="77777777" w:rsidR="00C87F1E" w:rsidRDefault="00C87F1E">
                          <w:pPr>
                            <w:pStyle w:val="ListParagraph"/>
                            <w:numPr>
                              <w:ilvl w:val="0"/>
                              <w:numId w:val="5"/>
                            </w:numPr>
                            <w:spacing w:line="240" w:lineRule="auto"/>
                            <w:rPr>
                              <w:rFonts w:ascii="Sakkal Majalla" w:eastAsia="GE Dinar One" w:hAnsi="Sakkal Majalla" w:cs="Sakkal Majalla"/>
                              <w:b/>
                              <w:bCs/>
                              <w:kern w:val="24"/>
                              <w:sz w:val="36"/>
                              <w:szCs w:val="36"/>
                            </w:rPr>
                          </w:pPr>
                          <w:r w:rsidRPr="000F4EAE">
                            <w:rPr>
                              <w:rFonts w:ascii="Sakkal Majalla" w:eastAsia="GE Dinar One" w:hAnsi="Sakkal Majalla" w:cs="Sakkal Majalla"/>
                              <w:b/>
                              <w:bCs/>
                              <w:kern w:val="24"/>
                              <w:sz w:val="36"/>
                              <w:szCs w:val="36"/>
                              <w:rtl/>
                            </w:rPr>
                            <w:t xml:space="preserve">إعداد بطاقات الإجراءات ومصفوفة المسؤوليات </w:t>
                          </w:r>
                          <w:r w:rsidRPr="000F4EAE">
                            <w:rPr>
                              <w:rFonts w:ascii="Sakkal Majalla" w:eastAsia="GE Dinar One" w:hAnsi="Sakkal Majalla" w:cs="Sakkal Majalla"/>
                              <w:b/>
                              <w:bCs/>
                              <w:kern w:val="24"/>
                              <w:sz w:val="36"/>
                              <w:szCs w:val="36"/>
                            </w:rPr>
                            <w:t>RACI</w:t>
                          </w:r>
                          <w:r w:rsidRPr="000F4EAE">
                            <w:rPr>
                              <w:rFonts w:ascii="Sakkal Majalla" w:eastAsia="GE Dinar One" w:hAnsi="Sakkal Majalla" w:cs="Sakkal Majalla"/>
                              <w:b/>
                              <w:bCs/>
                              <w:kern w:val="24"/>
                              <w:sz w:val="36"/>
                              <w:szCs w:val="36"/>
                              <w:rtl/>
                            </w:rPr>
                            <w:t>.</w:t>
                          </w:r>
                          <w:r>
                            <w:rPr>
                              <w:rFonts w:ascii="Sakkal Majalla" w:eastAsia="GE Dinar One" w:hAnsi="Sakkal Majalla" w:cs="Sakkal Majalla"/>
                              <w:b/>
                              <w:bCs/>
                              <w:kern w:val="24"/>
                              <w:sz w:val="36"/>
                              <w:szCs w:val="36"/>
                              <w:rtl/>
                            </w:rPr>
                            <w:br/>
                          </w:r>
                        </w:p>
                      </w:txbxContent>
                    </v:textbox>
                  </v:rect>
                </v:group>
                <v:group id="Group 1997632733" o:spid="_x0000_s1129" style="position:absolute;left:2602;width:62066;height:21106" coordorigin="2602" coordsize="62065,2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TDyQAAAOMAAAAPAAAAZHJzL2Rvd25yZXYueG1sRE9La8JA&#10;EL4X/A/LFHqrmxiqNXUVCSo9SKFaEG9DdkyC2dmQ3ebx77uFQo/zvWe1GUwtOmpdZVlBPI1AEOdW&#10;V1wo+Drvn19BOI+ssbZMCkZysFlPHlaYatvzJ3UnX4gQwi5FBaX3TSqly0sy6Ka2IQ7czbYGfTjb&#10;QuoW+xBuajmLork0WHFoKLGhrKT8fvo2Cg499tsk3nXH+y0br+eXj8sxJqWeHoftGwhPg/8X/7nf&#10;dZi/XC7myWyRJPD7UwBArn8AAAD//wMAUEsBAi0AFAAGAAgAAAAhANvh9svuAAAAhQEAABMAAAAA&#10;AAAAAAAAAAAAAAAAAFtDb250ZW50X1R5cGVzXS54bWxQSwECLQAUAAYACAAAACEAWvQsW78AAAAV&#10;AQAACwAAAAAAAAAAAAAAAAAfAQAAX3JlbHMvLnJlbHNQSwECLQAUAAYACAAAACEA/1Ekw8kAAADj&#10;AAAADwAAAAAAAAAAAAAAAAAHAgAAZHJzL2Rvd25yZXYueG1sUEsFBgAAAAADAAMAtwAAAP0CAAAA&#10;AA==&#10;">
                  <v:shape id="Image" o:spid="_x0000_s1130"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3ToyAAAAOMAAAAPAAAAZHJzL2Rvd25yZXYueG1sRE+9TsMw&#10;EN6ReAfrkNiok0olaVq3ailIbEDDwHiKr0kgPgfbSQNPj5GQGO/7v/V2Mp0YyfnWsoJ0loAgrqxu&#10;uVbwWj7c5CB8QNbYWSYFX+Rhu7m8WGOh7ZlfaDyGWsQQ9gUqaELoCyl91ZBBP7M9ceRO1hkM8XS1&#10;1A7PMdx0cp4kt9Jgy7GhwZ7uGqo+joNR8CaXQ/p8cPfDe5fsP8tyzP33k1LXV9NuBSLQFP7Ff+5H&#10;Hedny2yRZ/Mshd+fIgBy8wMAAP//AwBQSwECLQAUAAYACAAAACEA2+H2y+4AAACFAQAAEwAAAAAA&#10;AAAAAAAAAAAAAAAAW0NvbnRlbnRfVHlwZXNdLnhtbFBLAQItABQABgAIAAAAIQBa9CxbvwAAABUB&#10;AAALAAAAAAAAAAAAAAAAAB8BAABfcmVscy8ucmVsc1BLAQItABQABgAIAAAAIQBTe3ToyAAAAOMA&#10;AAAPAAAAAAAAAAAAAAAAAAcCAABkcnMvZG93bnJldi54bWxQSwUGAAAAAAMAAwC3AAAA/AIAAAAA&#10;">
                    <v:imagedata r:id="rId38" o:title="" recolortarget="black"/>
                  </v:shape>
                  <v:rect id="Rectangle 1017848925" o:spid="_x0000_s1131" style="position:absolute;left:53346;top:9676;width:11322;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MhpyAAAAOMAAAAPAAAAZHJzL2Rvd25yZXYueG1sRE9fa8Iw&#10;EH8f7DuEE/YyZqI4rdUoQx10vq36Ac7mbKvNpTSZdt9+GQz2eL//t1z3thE36nztWMNoqEAQF87U&#10;XGo4Ht5fEhA+IBtsHJOGb/KwXj0+LDE17s6fdMtDKWII+xQ1VCG0qZS+qMiiH7qWOHJn11kM8exK&#10;aTq8x3DbyLFSU2mx5thQYUubiopr/mU1fOwn++Mmk5frvN4+Z7NcydN0p/XToH9bgAjUh3/xnzsz&#10;cb4azZJJMh+/wu9PEQC5+gEAAP//AwBQSwECLQAUAAYACAAAACEA2+H2y+4AAACFAQAAEwAAAAAA&#10;AAAAAAAAAAAAAAAAW0NvbnRlbnRfVHlwZXNdLnhtbFBLAQItABQABgAIAAAAIQBa9CxbvwAAABUB&#10;AAALAAAAAAAAAAAAAAAAAB8BAABfcmVscy8ucmVsc1BLAQItABQABgAIAAAAIQBryMhpyAAAAOMA&#10;AAAPAAAAAAAAAAAAAAAAAAcCAABkcnMvZG93bnJldi54bWxQSwUGAAAAAAMAAwC3AAAA/AIAAAAA&#10;" filled="f" stroked="f">
                    <v:textbox style="mso-fit-shape-to-text:t">
                      <w:txbxContent>
                        <w:p w14:paraId="178DEFA2"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3B2ECF47"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الاول</w:t>
                          </w:r>
                        </w:p>
                      </w:txbxContent>
                    </v:textbox>
                  </v:rect>
                  <v:rect id="Rectangle 1141534970" o:spid="_x0000_s1132" style="position:absolute;left:29803;top:1627;width:24301;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GcTzAAAAOMAAAAPAAAAZHJzL2Rvd25yZXYueG1sRI/BTsNA&#10;DETvSPzDykhcEN0E0pam3VaogBR6a+gHmKybhGa9UXZpw9/jAxJH2+OZeavN6Dp1piG0ng2kkwQU&#10;ceVty7WBw8fb/ROoEJEtdp7JwA8F2Kyvr1aYW3/hPZ3LWCsx4ZCjgSbGPtc6VA05DBPfE8vt6AeH&#10;Ucah1nbAi5i7Tj8kyUw7bFkSGuxp21B1Kr+dgfddtjtsC/11WrQvd8W8TPTn7NWY25vxeQkq0hj/&#10;xX/fhZX6aZZOH7PFXCiESRag178AAAD//wMAUEsBAi0AFAAGAAgAAAAhANvh9svuAAAAhQEAABMA&#10;AAAAAAAAAAAAAAAAAAAAAFtDb250ZW50X1R5cGVzXS54bWxQSwECLQAUAAYACAAAACEAWvQsW78A&#10;AAAVAQAACwAAAAAAAAAAAAAAAAAfAQAAX3JlbHMvLnJlbHNQSwECLQAUAAYACAAAACEAkvRnE8wA&#10;AADjAAAADwAAAAAAAAAAAAAAAAAHAgAAZHJzL2Rvd25yZXYueG1sUEsFBgAAAAADAAMAtwAAAAAD&#10;AAAAAA==&#10;" filled="f" stroked="f">
                    <v:textbox style="mso-fit-shape-to-text:t">
                      <w:txbxContent>
                        <w:p w14:paraId="0DD29DD4"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الثانية</w:t>
                          </w:r>
                        </w:p>
                      </w:txbxContent>
                    </v:textbox>
                  </v:rect>
                  <v:rect id="Rectangle 17680642" o:spid="_x0000_s1133" style="position:absolute;left:2602;top:13196;width:47340;height:6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64DxQAAAOEAAAAPAAAAZHJzL2Rvd25yZXYueG1sRE/dasIw&#10;FL4X9g7hDHYjmkykajXKcA4679b5AMfm2Fabk9JE7d5+GQy8/Pj+V5veNuJGna8da3gdKxDEhTM1&#10;lxoO3x+jOQgfkA02jknDD3nYrJ8GK0yNu/MX3fJQihjCPkUNVQhtKqUvKrLox64ljtzJdRZDhF0p&#10;TYf3GG4bOVEqkRZrjg0VtrStqLjkV6vhcz/dH7aZPF8W9fswm+VKHpOd1i/P/dsSRKA+PMT/7szE&#10;+bNkrpLpBP4eRQhy/QsAAP//AwBQSwECLQAUAAYACAAAACEA2+H2y+4AAACFAQAAEwAAAAAAAAAA&#10;AAAAAAAAAAAAW0NvbnRlbnRfVHlwZXNdLnhtbFBLAQItABQABgAIAAAAIQBa9CxbvwAAABUBAAAL&#10;AAAAAAAAAAAAAAAAAB8BAABfcmVscy8ucmVsc1BLAQItABQABgAIAAAAIQADu64DxQAAAOEAAAAP&#10;AAAAAAAAAAAAAAAAAAcCAABkcnMvZG93bnJldi54bWxQSwUGAAAAAAMAAwC3AAAA+QIAAAAA&#10;" filled="f" stroked="f">
                    <v:textbox style="mso-fit-shape-to-text:t">
                      <w:txbxContent>
                        <w:p w14:paraId="63FD88FB" w14:textId="77777777" w:rsidR="00C87F1E" w:rsidRDefault="00C87F1E" w:rsidP="00C87F1E">
                          <w:pPr>
                            <w:jc w:val="center"/>
                            <w:rPr>
                              <w:rFonts w:ascii="Calibri" w:eastAsia="GE Dinar One" w:hAnsi="Calibri" w:cs="Calibri"/>
                              <w:b/>
                              <w:bCs/>
                              <w:kern w:val="24"/>
                              <w:sz w:val="48"/>
                              <w:szCs w:val="48"/>
                              <w:lang w:bidi="ar-SY"/>
                            </w:rPr>
                          </w:pPr>
                          <w:r w:rsidRPr="00C37CB3">
                            <w:rPr>
                              <w:rFonts w:ascii="Calibri" w:eastAsia="GE Dinar One" w:hAnsi="Calibri" w:cs="Calibri"/>
                              <w:b/>
                              <w:bCs/>
                              <w:kern w:val="24"/>
                              <w:sz w:val="48"/>
                              <w:szCs w:val="48"/>
                              <w:rtl/>
                              <w:lang w:bidi="ar-SY"/>
                            </w:rPr>
                            <w:t xml:space="preserve">رسم </w:t>
                          </w:r>
                          <w:r w:rsidRPr="00C37CB3">
                            <w:rPr>
                              <w:rFonts w:ascii="Calibri" w:eastAsia="GE Dinar One" w:hAnsi="Calibri" w:cs="Calibri"/>
                              <w:b/>
                              <w:bCs/>
                              <w:kern w:val="24"/>
                              <w:sz w:val="48"/>
                              <w:szCs w:val="48"/>
                              <w:rtl/>
                              <w:lang w:bidi="ar-SY"/>
                            </w:rPr>
                            <w:t>العمليات وتوثيق الإجراءات</w:t>
                          </w:r>
                        </w:p>
                      </w:txbxContent>
                    </v:textbox>
                  </v:rect>
                </v:group>
                <w10:wrap anchorx="page"/>
              </v:group>
            </w:pict>
          </mc:Fallback>
        </mc:AlternateContent>
      </w:r>
    </w:p>
    <w:p w14:paraId="160FA6F2" w14:textId="29BA7D26" w:rsidR="00A66227" w:rsidRDefault="00A66227" w:rsidP="00A66227">
      <w:pPr>
        <w:bidi w:val="0"/>
        <w:spacing w:after="160" w:line="259" w:lineRule="auto"/>
        <w:jc w:val="left"/>
        <w:rPr>
          <w:rFonts w:ascii="Sakkal Majalla" w:hAnsi="Sakkal Majalla" w:cs="Sakkal Majalla"/>
          <w:sz w:val="40"/>
          <w:szCs w:val="44"/>
          <w:rtl/>
          <w:lang w:bidi="ar-SY"/>
        </w:rPr>
      </w:pPr>
    </w:p>
    <w:p w14:paraId="7AFF3824"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7434313E"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21F0BFF2" w14:textId="28BA5069" w:rsidR="00715253" w:rsidRPr="003E089A" w:rsidRDefault="00316596" w:rsidP="00715253">
      <w:pPr>
        <w:bidi w:val="0"/>
        <w:spacing w:after="160" w:line="259" w:lineRule="auto"/>
        <w:jc w:val="left"/>
        <w:rPr>
          <w:rFonts w:ascii="Sakkal Majalla" w:hAnsi="Sakkal Majalla" w:cs="Sakkal Majalla"/>
          <w:sz w:val="40"/>
          <w:szCs w:val="44"/>
          <w:rtl/>
          <w:lang w:bidi="ar-SY"/>
        </w:rPr>
      </w:pPr>
      <w:r>
        <w:rPr>
          <w:noProof/>
        </w:rPr>
        <w:drawing>
          <wp:anchor distT="0" distB="0" distL="114300" distR="114300" simplePos="0" relativeHeight="252146688" behindDoc="0" locked="0" layoutInCell="1" allowOverlap="1" wp14:anchorId="2527C9E1" wp14:editId="7C7D4B55">
            <wp:simplePos x="0" y="0"/>
            <wp:positionH relativeFrom="margin">
              <wp:posOffset>2961005</wp:posOffset>
            </wp:positionH>
            <wp:positionV relativeFrom="paragraph">
              <wp:posOffset>3295650</wp:posOffset>
            </wp:positionV>
            <wp:extent cx="2571750" cy="3040011"/>
            <wp:effectExtent l="0" t="0" r="0" b="0"/>
            <wp:wrapNone/>
            <wp:docPr id="1068348173" name="Picture 9">
              <a:extLst xmlns:a="http://schemas.openxmlformats.org/drawingml/2006/main">
                <a:ext uri="{FF2B5EF4-FFF2-40B4-BE49-F238E27FC236}">
                  <a16:creationId xmlns:a16="http://schemas.microsoft.com/office/drawing/2014/main" id="{283C5D80-8035-1333-211B-539B66A42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3C5D80-8035-1333-211B-539B66A421DE}"/>
                        </a:ext>
                      </a:extLst>
                    </pic:cNvPr>
                    <pic:cNvPicPr>
                      <a:picLocks noChangeAspect="1"/>
                    </pic:cNvPicPr>
                  </pic:nvPicPr>
                  <pic:blipFill>
                    <a:blip r:embed="rId41">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571750" cy="3040011"/>
                    </a:xfrm>
                    <a:prstGeom prst="rect">
                      <a:avLst/>
                    </a:prstGeom>
                  </pic:spPr>
                </pic:pic>
              </a:graphicData>
            </a:graphic>
            <wp14:sizeRelH relativeFrom="margin">
              <wp14:pctWidth>0</wp14:pctWidth>
            </wp14:sizeRelH>
            <wp14:sizeRelV relativeFrom="margin">
              <wp14:pctHeight>0</wp14:pctHeight>
            </wp14:sizeRelV>
          </wp:anchor>
        </w:drawing>
      </w:r>
      <w:r w:rsidR="00A34119" w:rsidRPr="003E089A">
        <w:rPr>
          <w:rFonts w:ascii="Sakkal Majalla" w:hAnsi="Sakkal Majalla" w:cs="Sakkal Majalla"/>
          <w:sz w:val="40"/>
          <w:szCs w:val="44"/>
          <w:rtl/>
          <w:lang w:bidi="ar-SY"/>
        </w:rPr>
        <w:br w:type="page"/>
      </w:r>
    </w:p>
    <w:p w14:paraId="31213D7D" w14:textId="723605EF" w:rsidR="0053048F" w:rsidRPr="003E089A" w:rsidRDefault="00C87F1E" w:rsidP="0053048F">
      <w:pPr>
        <w:bidi w:val="0"/>
        <w:spacing w:after="160" w:line="259" w:lineRule="auto"/>
        <w:jc w:val="left"/>
        <w:rPr>
          <w:rFonts w:ascii="Sakkal Majalla" w:hAnsi="Sakkal Majalla" w:cs="Sakkal Majalla"/>
          <w:sz w:val="40"/>
          <w:szCs w:val="44"/>
          <w:rtl/>
          <w:lang w:bidi="ar-SY"/>
        </w:rPr>
      </w:pPr>
      <w:r w:rsidRPr="00C87F1E">
        <w:rPr>
          <w:rFonts w:ascii="Sakkal Majalla" w:eastAsia="Calibri" w:hAnsi="Sakkal Majalla" w:cs="Sakkal Majalla"/>
          <w:noProof/>
          <w:sz w:val="36"/>
          <w:szCs w:val="36"/>
          <w:rtl/>
          <w:lang w:val="ar-SY" w:bidi="ar-SY"/>
        </w:rPr>
        <w:lastRenderedPageBreak/>
        <mc:AlternateContent>
          <mc:Choice Requires="wpg">
            <w:drawing>
              <wp:anchor distT="0" distB="0" distL="0" distR="0" simplePos="0" relativeHeight="252308480" behindDoc="0" locked="0" layoutInCell="1" allowOverlap="1" wp14:anchorId="3798BE0A" wp14:editId="5C2BA468">
                <wp:simplePos x="0" y="0"/>
                <wp:positionH relativeFrom="column">
                  <wp:posOffset>-375285</wp:posOffset>
                </wp:positionH>
                <wp:positionV relativeFrom="paragraph">
                  <wp:posOffset>-604520</wp:posOffset>
                </wp:positionV>
                <wp:extent cx="6876415" cy="9725025"/>
                <wp:effectExtent l="0" t="0" r="0" b="0"/>
                <wp:wrapNone/>
                <wp:docPr id="1154"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6415" cy="9725025"/>
                          <a:chOff x="-409575" y="0"/>
                          <a:chExt cx="6876415" cy="9725025"/>
                        </a:xfrm>
                      </wpg:grpSpPr>
                      <wpg:grpSp>
                        <wpg:cNvPr id="1052" name="Group 1052"/>
                        <wpg:cNvGrpSpPr/>
                        <wpg:grpSpPr>
                          <a:xfrm>
                            <a:off x="-409575" y="2571750"/>
                            <a:ext cx="6645348" cy="7153275"/>
                            <a:chOff x="-571509" y="0"/>
                            <a:chExt cx="6645436" cy="7153781"/>
                          </a:xfrm>
                        </wpg:grpSpPr>
                        <wpg:grpSp>
                          <wpg:cNvPr id="1053" name="Group 1053"/>
                          <wpg:cNvGrpSpPr/>
                          <wpg:grpSpPr>
                            <a:xfrm>
                              <a:off x="3129896" y="0"/>
                              <a:ext cx="2262473" cy="643379"/>
                              <a:chOff x="3849522" y="0"/>
                              <a:chExt cx="2262473" cy="643379"/>
                            </a:xfrm>
                          </wpg:grpSpPr>
                          <wpg:grpSp>
                            <wpg:cNvPr id="1054" name="Group 1054"/>
                            <wpg:cNvGrpSpPr/>
                            <wpg:grpSpPr>
                              <a:xfrm>
                                <a:off x="5606227" y="0"/>
                                <a:ext cx="505768" cy="515506"/>
                                <a:chOff x="5606227" y="0"/>
                                <a:chExt cx="505768" cy="515506"/>
                              </a:xfrm>
                            </wpg:grpSpPr>
                            <wps:wsp>
                              <wps:cNvPr id="1057" name="Oval 1057"/>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058" name="Image"/>
                                <pic:cNvPicPr/>
                              </pic:nvPicPr>
                              <pic:blipFill>
                                <a:blip r:embed="rId35" cstate="print">
                                  <a:lum bright="70000" contrast="-70000"/>
                                </a:blip>
                                <a:srcRect/>
                                <a:stretch/>
                              </pic:blipFill>
                              <pic:spPr>
                                <a:xfrm>
                                  <a:off x="5692357" y="81472"/>
                                  <a:ext cx="352560" cy="352560"/>
                                </a:xfrm>
                                <a:prstGeom prst="rect">
                                  <a:avLst/>
                                </a:prstGeom>
                              </pic:spPr>
                            </pic:pic>
                          </wpg:grpSp>
                          <wps:wsp>
                            <wps:cNvPr id="1059" name="Rectangle 1059"/>
                            <wps:cNvSpPr/>
                            <wps:spPr>
                              <a:xfrm>
                                <a:off x="3849522" y="69934"/>
                                <a:ext cx="1755163" cy="573445"/>
                              </a:xfrm>
                              <a:prstGeom prst="rect">
                                <a:avLst/>
                              </a:prstGeom>
                            </wps:spPr>
                            <wps:txbx>
                              <w:txbxContent>
                                <w:p w14:paraId="57B8B945"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060" name="Group 1060"/>
                          <wpg:cNvGrpSpPr/>
                          <wpg:grpSpPr>
                            <a:xfrm>
                              <a:off x="-38" y="9939"/>
                              <a:ext cx="2261273" cy="643311"/>
                              <a:chOff x="-38" y="0"/>
                              <a:chExt cx="2261581" cy="643961"/>
                            </a:xfrm>
                          </wpg:grpSpPr>
                          <wps:wsp>
                            <wps:cNvPr id="1069" name="Oval 1069"/>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070" name="Rectangle 1070"/>
                            <wps:cNvSpPr/>
                            <wps:spPr>
                              <a:xfrm>
                                <a:off x="-38" y="69936"/>
                                <a:ext cx="1756037" cy="574025"/>
                              </a:xfrm>
                              <a:prstGeom prst="rect">
                                <a:avLst/>
                              </a:prstGeom>
                            </wps:spPr>
                            <wps:txbx>
                              <w:txbxContent>
                                <w:p w14:paraId="64A862FB"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071" name="Image"/>
                              <pic:cNvPicPr/>
                            </pic:nvPicPr>
                            <pic:blipFill>
                              <a:blip r:embed="rId42" cstate="print">
                                <a:lum bright="70000" contrast="-70000"/>
                              </a:blip>
                              <a:srcRect/>
                              <a:stretch/>
                            </pic:blipFill>
                            <pic:spPr>
                              <a:xfrm>
                                <a:off x="1832379" y="63971"/>
                                <a:ext cx="381525" cy="381525"/>
                              </a:xfrm>
                              <a:prstGeom prst="rect">
                                <a:avLst/>
                              </a:prstGeom>
                            </pic:spPr>
                          </pic:pic>
                        </wpg:grpSp>
                        <wps:wsp>
                          <wps:cNvPr id="1074" name="Rectangle 1074"/>
                          <wps:cNvSpPr/>
                          <wps:spPr>
                            <a:xfrm>
                              <a:off x="2756304" y="818190"/>
                              <a:ext cx="3317623" cy="3326550"/>
                            </a:xfrm>
                            <a:prstGeom prst="rect">
                              <a:avLst/>
                            </a:prstGeom>
                            <a:ln>
                              <a:noFill/>
                            </a:ln>
                          </wps:spPr>
                          <wps:txbx>
                            <w:txbxContent>
                              <w:p w14:paraId="2AEA2C00" w14:textId="77777777" w:rsidR="00C87F1E" w:rsidRDefault="00C87F1E" w:rsidP="00C87F1E">
                                <w:pPr>
                                  <w:pStyle w:val="a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74A6B64B" w14:textId="77777777" w:rsidR="00C87F1E" w:rsidRPr="008E4B8F" w:rsidRDefault="00C87F1E">
                                <w:pPr>
                                  <w:pStyle w:val="a5"/>
                                  <w:numPr>
                                    <w:ilvl w:val="0"/>
                                    <w:numId w:val="7"/>
                                  </w:numPr>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مواطن الضعف والاختناقات في العمليات.</w:t>
                                </w:r>
                              </w:p>
                              <w:p w14:paraId="3AAC4139" w14:textId="77777777" w:rsidR="00C87F1E" w:rsidRDefault="00C87F1E">
                                <w:pPr>
                                  <w:pStyle w:val="a5"/>
                                  <w:numPr>
                                    <w:ilvl w:val="0"/>
                                    <w:numId w:val="7"/>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تحليل أسباب التأخير والأخطاء والهدر.</w:t>
                                </w:r>
                              </w:p>
                              <w:p w14:paraId="7D4F09C9" w14:textId="77777777" w:rsidR="00C87F1E" w:rsidRPr="008E4B8F" w:rsidRDefault="00C87F1E">
                                <w:pPr>
                                  <w:pStyle w:val="a5"/>
                                  <w:numPr>
                                    <w:ilvl w:val="0"/>
                                    <w:numId w:val="7"/>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ترتيب فرص التحسين وفق الأولوية والأثر.</w:t>
                                </w:r>
                              </w:p>
                            </w:txbxContent>
                          </wps:txbx>
                          <wps:bodyPr vert="horz" wrap="square" lIns="91440" tIns="45720" rIns="91440" bIns="45720" anchor="t">
                            <a:prstTxWarp prst="textNoShape">
                              <a:avLst/>
                            </a:prstTxWarp>
                            <a:noAutofit/>
                          </wps:bodyPr>
                        </wps:wsp>
                        <wps:wsp>
                          <wps:cNvPr id="1075" name="Rectangle 1075"/>
                          <wps:cNvSpPr/>
                          <wps:spPr>
                            <a:xfrm>
                              <a:off x="-571509" y="817180"/>
                              <a:ext cx="2981364" cy="6336601"/>
                            </a:xfrm>
                            <a:prstGeom prst="rect">
                              <a:avLst/>
                            </a:prstGeom>
                            <a:ln>
                              <a:noFill/>
                            </a:ln>
                          </wps:spPr>
                          <wps:txbx>
                            <w:txbxContent>
                              <w:p w14:paraId="5C375B4E" w14:textId="77777777" w:rsidR="00C87F1E" w:rsidRDefault="00C87F1E">
                                <w:pPr>
                                  <w:pStyle w:val="a5"/>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زمن الدورة والتكلفة والجودة وحجم المخرجات.</w:t>
                                </w:r>
                              </w:p>
                              <w:p w14:paraId="52B69FC5" w14:textId="77777777" w:rsidR="00C87F1E" w:rsidRDefault="00C87F1E">
                                <w:pPr>
                                  <w:pStyle w:val="a5"/>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الاختناقات والتكرار والازدواجية ونقاط الانتظار.</w:t>
                                </w:r>
                              </w:p>
                              <w:p w14:paraId="431C19A4" w14:textId="77777777" w:rsidR="00C87F1E" w:rsidRDefault="00C87F1E">
                                <w:pPr>
                                  <w:pStyle w:val="a5"/>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 xml:space="preserve">أنواع الهدر وفق منهجية الإدارة الرشيقة </w:t>
                                </w:r>
                                <w:r w:rsidRPr="008E4B8F">
                                  <w:rPr>
                                    <w:rFonts w:ascii="Sakkal Majalla" w:eastAsia="GE Dinar One" w:hAnsi="Sakkal Majalla" w:cs="Sakkal Majalla"/>
                                    <w:b/>
                                    <w:bCs/>
                                    <w:kern w:val="24"/>
                                    <w:sz w:val="36"/>
                                    <w:szCs w:val="36"/>
                                  </w:rPr>
                                  <w:t>Lean</w:t>
                                </w:r>
                                <w:r w:rsidRPr="008E4B8F">
                                  <w:rPr>
                                    <w:rFonts w:ascii="Sakkal Majalla" w:eastAsia="GE Dinar One" w:hAnsi="Sakkal Majalla" w:cs="Sakkal Majalla"/>
                                    <w:b/>
                                    <w:bCs/>
                                    <w:kern w:val="24"/>
                                    <w:sz w:val="36"/>
                                    <w:szCs w:val="36"/>
                                    <w:rtl/>
                                  </w:rPr>
                                  <w:t>.</w:t>
                                </w:r>
                              </w:p>
                              <w:p w14:paraId="28107096" w14:textId="77777777" w:rsidR="00C87F1E" w:rsidRDefault="00C87F1E">
                                <w:pPr>
                                  <w:pStyle w:val="a5"/>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الأسباب الجذرية باستخدام أسلوب الأسئلة الخمسة.</w:t>
                                </w:r>
                              </w:p>
                              <w:p w14:paraId="19BBF353" w14:textId="77777777" w:rsidR="00C87F1E" w:rsidRPr="008E4B8F" w:rsidRDefault="00C87F1E">
                                <w:pPr>
                                  <w:pStyle w:val="a5"/>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استخدام مخطط السبب والأثر وتحليل باريتو.</w:t>
                                </w:r>
                              </w:p>
                              <w:p w14:paraId="5A727FE8" w14:textId="77777777" w:rsidR="00C87F1E" w:rsidRDefault="00C87F1E">
                                <w:pPr>
                                  <w:pStyle w:val="a5"/>
                                  <w:numPr>
                                    <w:ilvl w:val="0"/>
                                    <w:numId w:val="8"/>
                                  </w:numPr>
                                  <w:spacing w:line="240" w:lineRule="auto"/>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تقييم مخاطر العمليات وتحديد أولويات التحسين.</w:t>
                                </w:r>
                              </w:p>
                            </w:txbxContent>
                          </wps:txbx>
                          <wps:bodyPr vert="horz" wrap="square" lIns="91440" tIns="45720" rIns="91440" bIns="45720" anchor="t">
                            <a:prstTxWarp prst="textNoShape">
                              <a:avLst/>
                            </a:prstTxWarp>
                            <a:noAutofit/>
                          </wps:bodyPr>
                        </wps:wsp>
                      </wpg:grpSp>
                      <wpg:grpSp>
                        <wpg:cNvPr id="1076" name="Group 1076"/>
                        <wpg:cNvGrpSpPr/>
                        <wpg:grpSpPr>
                          <a:xfrm>
                            <a:off x="-95287" y="0"/>
                            <a:ext cx="6562127" cy="2110603"/>
                            <a:chOff x="-95287" y="0"/>
                            <a:chExt cx="6562127" cy="2110603"/>
                          </a:xfrm>
                        </wpg:grpSpPr>
                        <pic:pic xmlns:pic="http://schemas.openxmlformats.org/drawingml/2006/picture">
                          <pic:nvPicPr>
                            <pic:cNvPr id="1077" name="Image"/>
                            <pic:cNvPicPr/>
                          </pic:nvPicPr>
                          <pic:blipFill>
                            <a:blip r:embed="rId35" cstate="print">
                              <a:duotone>
                                <a:srgbClr val="000000"/>
                                <a:srgbClr val="B7BBD7"/>
                              </a:duotone>
                            </a:blip>
                            <a:srcRect/>
                            <a:stretch/>
                          </pic:blipFill>
                          <pic:spPr>
                            <a:xfrm>
                              <a:off x="5546035" y="0"/>
                              <a:ext cx="526415" cy="526415"/>
                            </a:xfrm>
                            <a:prstGeom prst="rect">
                              <a:avLst/>
                            </a:prstGeom>
                            <a:ln>
                              <a:noFill/>
                            </a:ln>
                          </pic:spPr>
                        </pic:pic>
                        <wps:wsp>
                          <wps:cNvPr id="1079" name="Rectangle 1079"/>
                          <wps:cNvSpPr/>
                          <wps:spPr>
                            <a:xfrm>
                              <a:off x="5334635" y="967603"/>
                              <a:ext cx="1132205" cy="1143000"/>
                            </a:xfrm>
                            <a:prstGeom prst="rect">
                              <a:avLst/>
                            </a:prstGeom>
                          </wps:spPr>
                          <wps:txbx>
                            <w:txbxContent>
                              <w:p w14:paraId="75A1CF6E"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5B9F9B3B"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wps:txbx>
                          <wps:bodyPr wrap="square">
                            <a:prstTxWarp prst="textNoShape">
                              <a:avLst/>
                            </a:prstTxWarp>
                            <a:spAutoFit/>
                          </wps:bodyPr>
                        </wps:wsp>
                        <wps:wsp>
                          <wps:cNvPr id="1080" name="Rectangle 1080"/>
                          <wps:cNvSpPr/>
                          <wps:spPr>
                            <a:xfrm>
                              <a:off x="2980341" y="162742"/>
                              <a:ext cx="2430145" cy="704850"/>
                            </a:xfrm>
                            <a:prstGeom prst="rect">
                              <a:avLst/>
                            </a:prstGeom>
                          </wps:spPr>
                          <wps:txbx>
                            <w:txbxContent>
                              <w:p w14:paraId="15131269"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wps:txbx>
                          <wps:bodyPr wrap="square">
                            <a:prstTxWarp prst="textNoShape">
                              <a:avLst/>
                            </a:prstTxWarp>
                            <a:spAutoFit/>
                          </wps:bodyPr>
                        </wps:wsp>
                        <wps:wsp>
                          <wps:cNvPr id="1081" name="Rectangle 1081"/>
                          <wps:cNvSpPr/>
                          <wps:spPr>
                            <a:xfrm>
                              <a:off x="-95287" y="1319652"/>
                              <a:ext cx="5089525" cy="649605"/>
                            </a:xfrm>
                            <a:prstGeom prst="rect">
                              <a:avLst/>
                            </a:prstGeom>
                          </wps:spPr>
                          <wps:txbx>
                            <w:txbxContent>
                              <w:p w14:paraId="17B5EFCF" w14:textId="77777777" w:rsidR="00C87F1E" w:rsidRDefault="00C87F1E" w:rsidP="00C87F1E">
                                <w:pPr>
                                  <w:jc w:val="center"/>
                                  <w:rPr>
                                    <w:rFonts w:ascii="Calibri" w:eastAsia="GE Dinar One" w:hAnsi="Calibri" w:cs="Calibri"/>
                                    <w:b/>
                                    <w:bCs/>
                                    <w:kern w:val="24"/>
                                    <w:sz w:val="48"/>
                                    <w:szCs w:val="48"/>
                                    <w:lang w:bidi="ar-SY"/>
                                  </w:rPr>
                                </w:pPr>
                                <w:r w:rsidRPr="008E4B8F">
                                  <w:rPr>
                                    <w:rFonts w:ascii="Calibri" w:eastAsia="GE Dinar One" w:hAnsi="Calibri" w:cs="Calibri"/>
                                    <w:b/>
                                    <w:bCs/>
                                    <w:kern w:val="24"/>
                                    <w:sz w:val="48"/>
                                    <w:szCs w:val="48"/>
                                    <w:rtl/>
                                    <w:lang w:bidi="ar-SY"/>
                                  </w:rPr>
                                  <w:t>تشخيص مشكلات العمليات وتحليل أسبابها</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3798BE0A" id="_x0000_s1134" style="position:absolute;margin-left:-29.55pt;margin-top:-47.6pt;width:541.45pt;height:765.75pt;z-index:252308480;mso-wrap-distance-left:0;mso-wrap-distance-right:0;mso-position-horizontal-relative:text;mso-position-vertical-relative:text;mso-width-relative:margin" coordorigin="-4095" coordsize="68764,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w4a0mQYAAEUfAAAOAAAAZHJzL2Uyb0RvYy54bWzsWdmO2zYUfS/QfxD0&#10;7lgkJWrBeIKm0wQBiiRoUvRZlmVbiLZS8iz9+h4uWrzNeJzUSYA+zECiRerey3vPOby6enlf5NZt&#10;KpqsKmc2eeHYVlom1SIrVzP7z0+vJ4FtNW1cLuK8KtOZ/ZA29svrn3+6uqujlFbrKl+kwsIiZRPd&#10;1TN73bZ1NJ02yTot4uZFVaclflxWoohb3IrVdCHiO6xe5FPqOHx6V4lFLaokbRqM3ugf7Wu1/nKZ&#10;Ju375bJJWyuf2bCtVf+F+j+X/6fXV3G0EnG9zhJjRnyGFUWclXhpv9RN3MbWRmR7SxVZIqqmWrYv&#10;kqqYVstllqTKB3hDnB1v3ohqUytfVtHdqu7DhNDuxOnsZZN3t29E/bH+ILT1uPy9Sj43iMv0rl5F&#10;49/l/Wp4+H4pCjkJTlj3KqIPfUTT+9ZKMMgDn7vEs60Ev4U+9Rzq6Zgna2yMnDdxndDz8cgwO1n/&#10;9sT8aRzp1ysje6N6C+X+K+M/CCtbIDEdj9pWGRdIQRVVS43Ay20nzUC/YPea3suxtdTzie+ZHOo9&#10;5q7HXGS99NgnHqPwTWXZ4DHmeU54xGPMdxkf5vsBkfPP8JjteczkSs/0mBEaBiEMGvan85VSTl0f&#10;r5G+cpcxP9xxlQVu6FGEfpg8bO6R6Wd46u556p7hqccdTqk/Nrbz1HM8n5tN9YjnOXzH0QNzB0cP&#10;zz7qJ5CwGYq9+bJi/7iO61RhSCOLeagH+Knr4f1tnMty8HXI1GMSEFSqNFFjsGGn3A84/Hiwenfj&#10;qBZN+yatCktezOw0z7O6kUbGUXz7e9PqdO+eksNNlWeL11meqxuxmv+aCwt2o7J54AahnpvX61iP&#10;oiwdVZh4a6MfVyW0tU5eytXKSq6rXylHgCid0/JqXi0eNDhKez7d/xWL2tjdwuF3VRfgPdv1s2bB&#10;bhm1Orb3+qrOkgh/BtRxtbfPT5MfZrUbkdpmkeKkNYpYfN7UE/BPHbfZPMuz9kFxKYIojSpvP2SJ&#10;dFnebKUMCkCnzNsiXqUyXbpH5AQZwr35c2xtt2/y2lgKBt5hsAPOana8qZJNkZatpnuR5jC6Kps1&#10;Usa2RJQW8xQAL94uCHAIUqMFxNciK1uVE/mmsOYiW62RZz5yAhogqcpWxDLxJnpE7720TmdX8gdk&#10;AwaROq1I22TdeTY4I/08WhghZSgmCXkBcX0q4xRHXXEwj6J0NGSaa/3+rr66tDdJJmCLzu5DlaEC&#10;rg1Rl7BLJZwhagn2l0ETsJlODRm7uFzlqYQURQfSBKTR05AyJgsehkxh+BA5cK1HuGEbz2euq4j1&#10;OK48EbrtOm/v5/dKKlBDHV3pW3dQhzO7+XsTo9LkVp4LBMin+pdNC7xRCDdGlwEWBkGjmVpJkZ60&#10;e/iWKbQtZzCCRHomuU8YahqJimgb6u7yFORM6JjbiZIhcTTIGDPXCKCB7uRUD6qlkwUhf1zBXCRD&#10;eZ+hhu8woOJ1YnLK7PO3ZWoXqifo/X++U3x3ISTy+8IYIxFGn7PZXVlIFDJKr9ts5AF3GOBdal7P&#10;d82B5qujkMK2ASIujEKS3/D3A4kTH3jzHYsTHIG+B3FCAkblKU1iPmchgoayGCiWBQTyxIgTfY3f&#10;z87tQSV9U3Hi98fDLUjoef4kcYJjPGcOVlKyLiChob0OFxgjPqdGnTBGOQ6JMrjnBi+OTjqeDLJF&#10;4dQIMNCUg8RdV+Ifexs8rPxtiUNlSFwXWNmqG9fzKW7E+Jf5+Je4TLDUzNZa9HwFVFZSAS0fU0CX&#10;Igrk+b5k1c0aacJJWTEZtXIC4pNgJyvQOiGMI2tUh4Qxzp1tLbQnDh4Xrc/Oiv5Qrw+gslX7Y2bF&#10;ibrYR6NqWxdjRFH/uJdpBh5p86FrFRzsBHGPUwhjvaOUEAdqQIPoIIz3Jg/a+Nj0HiYGP7sj+A/G&#10;wwjNd8zDB5sEi03V4uuEOvGPe0uyX6DbSH0XSbeXXvmvXt2o0sK+9bNx/dWaCJ6LvNpqindE49Gh&#10;o26u/wuaOcTdl0Lm/qi2xdfPO695jLncRDDkfl+lXRgJYZQ6RusQ4jKz030hPhOZ1Qled2JkmAZe&#10;DjT8fKN2woW2DLx3gEw1G55MpiBLh7moUEgswqnv7rTOKDaJoOmjyNR33ODLFNbRHesTzXDmZRtA&#10;l9qx/rw0LjL9renkHZsMTEcYCTk+sgGLhvOE5wR4wuwYd0OOgvsCsDq2Y6w/3X+THRso2/Re8a1W&#10;CX/zXVl+DB7fq6eGr9/X/wIAAP//AwBQSwMECgAAAAAAAAAhAAAAAAA6DAAAOgwAABQAAABkcnMv&#10;bWVkaWEvaW1hZ2UxLnBuZ4lQTkcNChoKAAAADUlIRFIAAABVAAAAVQgDAAAADytYaAAAAAFzUkdC&#10;AK7OHOkAAAAEZ0FNQQAAsY8L/GEFAAAC4lBMVEUAAAD///+AgICqqqq/v7/MzMyqqqq2tra/v7+q&#10;qqqzs7O5ubmqqqqxsbG2tra7u7uvr6+0tLS4uLiurq6zs7O2traurq6xsbG1tbW4uLixsbGzs7O2&#10;trawsLCzs7O1tbWvr6+ysrK0tLS2traxsbGzs7O1tbWxsbGzs7O0tLSwsLCysrK0tLS1tbWxsbGz&#10;s7O1tbWxsbGzs7O0tLS1tbWysrKzs7O1tbWysrKzs7O0tLSxsbGzs7O0tLSysrKzs7O0tLSysrKz&#10;s7O0tLSxsbGzs7O0tLS1tbWysrKzs7O0tLSysrKzs7O0tLSysrKzs7Ozs7OysrKzs7O0tLSysrKz&#10;s7O0tLSysrKzs7Ozs7O0tLSysrKzs7OysrKzs7O0tLSysrKzs7O0tLSysrKzs7O0tLSysrKzs7Oz&#10;s7O0tLSzs7O0tLSysrKzs7OysrKzs7Ozs7O0tLSzs7Ozs7O0tLSysrKzs7O0tLSysrKzs7Ozs7O0&#10;tLSzs7Ozs7O0tLSysrKzs7Ozs7OysrKzs7Ozs7O0tLSzs7Ozs7O0tLSysrKzs7Ozs7OysrKzs7Oz&#10;s7O0tLSzs7Ozs7O0tLSysrKzs7Ozs7O0tLSzs7Ozs7O0tLSzs7Ozs7Ozs7OysrKzs7Ozs7O0tLSz&#10;s7O0tLSzs7Ozs7Ozs7OysrKzs7Ozs7O0tLSzs7Ozs7Ozs7Ozs7Ozs7OysrK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eFPsAAAA9XRSTlMAAQIDBAUGBwgJCgsMDQ4PEBES&#10;ExQVFhcYGRobHB0eHyAhIiMkJSYnKCkqKywtLi8wMTIzNDU2Nzg5Ojs8PT9AQUJDREVGR0hJSktM&#10;TU5PUFFTVFVWV1hZWltcXV5gYWJjZGZnaGlqa2xtb3BxcnR1dnd4eXp7fH1+f4CBgoOEhYaHiImK&#10;i4yNjo+QkZKTlJWWl5iZmpucnZ6foKGio6Slpqipqqusra6vsLGys7S1t7i6u7y9vr/AwcLDxMXG&#10;x8jJysvMzc7P0NHS09TV1tfY2drb3N3e3+Dh4uPk5ebn6Onq6+zt7/Dx8vP09fb3+Pn6+/z9/tW9&#10;ITUAAAAJcEhZcwAAIdUAACHVAQSctJ0AAAfgSURBVFhH1Zh7fFTFFcdnsyQbHnWVR9TGBAgohvCW&#10;JlBCQHkoIloLxSBSfIBoq1TwAaYollIUUUHxFQGlajVEEAJIMFFMEAgQAYM8tCyBmJAH7PvO+b8z&#10;Z87uvbt7s58b4POxfv+ZM2fO/e3szNwzM5f92uk4eNTNMeTdaKPmi+Oqzec0iCFYW9iBAi6GTmWk&#10;Ew1fQBHWSF1WuktR+gfGRp2H3WNyYpj4ExxmzLaAIndtfbwdPW5Oros6IzjL2J80GEQtESwBH2NJ&#10;LRQo2NudWsxIqaIogWcRY/kApuELARhLKKZIgbaSWszIOQ/v/YZsSVxVnbS9cIpMM0ZzGEEmMkWD&#10;m8iMYKkcAQNvgEaWGTcD5JCJ5LbAgfxJMcx0wUGKUKyK7HsU0arJ22ncouF/owhF21SZc/3ZIAkZ&#10;CBx/MZkCFG1UZY4efbNiyPwttYZoq6o1fjnVwgCNn6DMSU1xsaJqnB8tnZriYkUV4Kf3FeX6u5U6&#10;Od+cyWLqrKluoLrhjd1pssKQ4M5LUF3rI5VofGsuQbV9endz0ttfgmpc/n9UN5psiDoXnr041UZ6&#10;vhWqrarue1DxNqreveqNOCzvZ1XVwGUb1xLDgq/uSk1xsaLavouOcW9sHSuqbeeXU/3IkF8rr6Km&#10;uFhRNS56fhnz69Flik36ysqY87g5c8TvWlM1yQN7OfU+Gl55CaorvaQSjWc5Y/e1lFKYGXFUExyt&#10;kSCOso7IA2z2yflkSeKotoWRJ+E8mZLLo5rjFXNAtsRcdVtsfuU0jqlTlmyq/tkHF84c+PT5u65G&#10;n+ipAE2FuapZfm2Uzc71mmFlcO55VQzvMB/n5n09vFDxMaqOW1gQzbMTGBv6rkdoBQ4WrVxc8I/X&#10;iw/Jf1TMRpwA7TVxQJWPzxAbZVjVuDJbf7fmyt61LOhEVXGp+KeXv8JqQVvmrFQPe3OxQakWGfLA&#10;ns7YEEPvjwMQKJkaeZlzDkoQf/Ro1hbql+tGdCtVCyRWAfc/QJUIxHGqHHhN6nyN+8col1XVrBrg&#10;O0xvYkJVTNaXmYs1qJtILqVqT9IxvfQllAE/cAVVmD1RxCWKNwyR//xExjyNe8eSh1Q/N+xb+7tQ&#10;kwHHe5xvohFNGvvi9pPN/sZjm18YLnuQRs9B3R0qQKBUya8webemc2i+Bi1b+h4KE/AiG3PSdZq7&#10;wz3VVavnKj7QVTMXLZVMscmZ+nkI+uzPiatsYM87i+b/fU21WDgZaSWcl8kHHxuGAYqQqkkeqFad&#10;aHGw+QD/Qpdjg1gIlaFJy6tY6/xSzP51smLrmIROJI7qEjeqlrdLawJ3T+mxrRb38mmhWRLInu7E&#10;Jja1sURf6HFUwzzA+dNozOD8xJVoKZw7RU/TlP0Md49SlsCK6odwBo8eWW5wj0SPIm2r6On19z6F&#10;fRxwDlagV2Ku2qFzmCRmc8Gn2LYCtNloMIdcZc4vZE+vq+MPS5fIBD+Gv/iYq34Vzq++D1l/Drh7&#10;JNRABY6pLb+kYjBL2yZ62oN1OQT70fkWQJY0JOaqteEkpn3PngK4XTaNBE3du0Xu0mY4t4ueyvQm&#10;1AZK70yAB2UpCakeX6XYiqrDH5pF3N+L/QegrwxdDn4c1evroHFZ9nbx7veQ1bsBnpHlUIBXZClR&#10;qsYNJeZu+B0AvsQHwIs379Xgn+bcJnqqprUn/dFuMoMTSvV9Q3792rh2JKcA8NtAPXhxobugwfkZ&#10;5zvo1x0A38gyCWAHOgRKNS5nAByybAGvXZbNUJ98NHikd/ExXP9CtUKWdnGxlqXEguohAFyR34G3&#10;myyLwHt773vSZgM8KasiZ30iyy4AG2UpUapXpOt0jf7OKA50fWRZCH78fDTQC/X3D5zXDC3XyupE&#10;gMWyHADwpiwlSrXUkF+PRN8LCgDGyfI20GbJ0r5CBfoekzXby/Rv7wF4VJYSparCCDW1OsM54PMJ&#10;tbAZHbbnz3qDHtcs/FOdq+BH9L4KPBsNQUj122mKlbrqoNXr1q17K4e1q4cP0PEOeO9Eg/WaMPlW&#10;zH+MzQ5o82TZsRzqEtEjCKmaZBeVX08z9hmcxPiRAWjKwCadIT44nSmNPnVQiB5JHNWnLwhRzxLG&#10;/qJx3LLtz3H+ReRXmYz9AI/gSCzgvtAOG1c1zA0eaMG1lbAF4Fh/9CH237sguAbNlCaowSWBWFG1&#10;icF+Aq0eu4C7Xu6FNmP9CxsAPsc1bH8NoEBfkuaqV/c1cIMj8RS41H7u2CDebd+WOXnZo+aWCdO9&#10;Ct1sSD38EJ6r1lT3GY9z7vvYXznsU8u4072HyS3g30xQZ8Brq+HCH9FSmKseN6r6Z7MOuzl/k/rS&#10;/tFdp5v8AV/jf0unYn4Qr+YmcTQgGwmpni5S7EbVrEl36owXm1a3KvCvDd2bk3oPGz9hbE730FZ9&#10;5ScBKI848ShVQyKEoOn5dUQD8PUpVImkpzgR16gTZgilutpPkoId4UNaBDd9D/zgJKoYsE+v4VDV&#10;j2qEUrXC4CNBCLzbz3BCESQP/igIwa/VQUMnL6gSkgW6ilzF60pm6v8lZU7pOfH6FcSczgc0wP5x&#10;2ZYYlDy2Qn7kC5Qv/fPEMZMeeqlSbnfu8uEkZSB5Aw6mFdz5zDl+I1UI379Hm35RcRY3tPbtMgrP&#10;dBnfc+FXNWeavQFPU+2R0rmpqGFC8sDRt1gilw7b9msyf5ebN2JonxTcHH/FMPY/R9Wcin5roAcA&#10;AAAASUVORK5CYIJQSwMECgAAAAAAAAAhAAAAAACECAAAhAgAABQAAABkcnMvbWVkaWEvaW1hZ2Uy&#10;LnBuZ4lQTkcNChoKAAAADUlIRFIAAABcAAAAXAgGAAAA4+/SWAAAAAFzUkdCAK7OHOkAAAAEZ0FN&#10;QQAAsY8L/GEFAAAACXBIWXMAACHVAAAh1QEEnLSdAAAIGUlEQVR4Xu2ddag1RRiHP7u7W+wWuzCx&#10;GxuxuxDFDkQURUXlEwP1D/sPQcxr4GdhBxbY3YHdXb8Hdi9z5rzn7Ln37ow7+82FB+55d87MnN/O&#10;zszOOzFuaGgoFJOItcW14knxVCDuENuJqYSVj1AsJC4XE8SBYhphhevANNbE1uJL8bf4OSD/iG/F&#10;vsLKRwhmFfyR9l8FRwsrbAemsQYmE4+L38RRYoqArCN+F68JKy8h2Ez8KD4Uexf/Py/mF1b4YUxj&#10;DcwsXhafiFULW0ieE9xc61oIbhI8ufuJqcUj4leB+Fb4YUxjDfDIvSIQfOXCFpJnxJ+eLRSrC8R9&#10;VpTtxrqCG/B08bknptGD6mFOsZLYXZwgTq3gbPG5iCk49aiVF58TBfX9WmIeQbVkxWlB2IfEH2Kv&#10;wlbCH3X6TsK1d2AaHeYQpwvqJxL5d4TEFNxKvx/8njfEeLGUsOL12Vz8ItBjgcJWspX4TtCWzFLY&#10;ujCNBYuL10XZCj8gjhU7iu0r2EPQoMSuUqy8+JD/w8XNgqqBquBdsaSw4i6h+rhaUIpPK2wuiEzp&#10;pwHfp7B1YRoFjxpfJvJ7BPWWFa4XqdThFKrrxU/iK7GKsMLBsuIzQVd3vsLms7/g6blbzFjYOugy&#10;FFwgKNW3ibkK20iYSbwkPhWrCStMnbwoeNSta1XMIC4RFC5KPXm3wl0pCNOvvz29eFVwA9cvbB10&#10;GcSionzMzLs0ALxl3iuoJy8U1HfzBoB4DxIUjsoeQh8QitLLTaMx9a9Tx6PJm4Kw/nWXbQX5uU9M&#10;WtiG6fhQcJIg8nNE1xdGwJriHeE3ViHgSdpGWPkYFNod4jrXsQE9k2sEpZthBASlgewFbQTtFxpu&#10;Idy4TMFvEbwy7+bYRsvCgq4Y9eQNgaCXsaKg+2rlYVB4gaGEP+zYYBlBwUFwXq54q+wH1QntCTeP&#10;upynfTg+N2KgRJMg3Ru6QP71NsMN+1i87diAN+WPBDfjQXH/AJTdaIY3Ovr5bsTAxccEg0GbFLaJ&#10;BQR/X1AduPZScG4EQxZoVAWF9RuRBe/DIIJPV9iq2FhkwSvIgkcmCx6ZLHhksuCRaY3g04pe4xO4&#10;pBaJwIICQa08lLRCcAaGrhC4wOjDutd2EIxN8BYXmrfEEcJN3yd5wScXjMvwmvuB8AfldxX8CEug&#10;uiGdKq960oIzRECJYoCfjOKes8Ixt4PRydAwpkMBsPJQkrTgvNp+LX4QOxe2ppOs4EsIvD24mk4W&#10;VSWrKTRecDw5N4oVHBuPLh4PBuDPErGnn42FxgvOdAPGiB8VdO9oFHHJYcNV5fdKmk7jBWcKRTkD&#10;CXfapYJq5AWBc9b6TpNJog7Hv8cfpZpqhMzOLqywPtT1eEQY1K+Lg4WV1iAk02guLfgOLxf49Kww&#10;Fjh/mXJAxuqCKR2j9cMmIzjQn15OjKRHQubXEMwhrwvyYaU1CEkJ3gay4JHJgkcmCx6ZLHhksuCR&#10;yYJHJgsemSx4ZLLgkWmN4Exm5xXet5MWc7IPiQBrbnrNHChpheCsDWKlGFN3Gc51rx0m3En1oWGB&#10;gZu+T/KCszAL7w9Dt3h/+EHu9dkE6yUPjQCLnZib4qbvk7TgjImzCo4pEteJsSxdiUWygrPE4mKB&#10;94e48HNa4ZpGsoKXi7K+EKw0s8I0kcYLTr3IuhdWJ08pcD7QG0BsZlqtJ6zvNZXGC46grOoiLEKz&#10;bwkZw7dJY8gPsL7XVJKoUtj1h7CIzO4R1Nv0SKywPsxZwSVGHV8XLDm30hqEJASn98GLBesT6Wtf&#10;VtissD57CpzIpFUXt4rWO5HJKKLTMxlJCWP3BrzsdB/rgnxYaQ1CMoK3hSx4ZLLgkcmCRyYLHpks&#10;eGSy4JHJgkcmCx6ZLHhkWiM4mbTW++CowA3H+qDQMC7f6nWaJWzDxzZ6rAHyRWekkQ3X2TQ3NGyx&#10;d4Bw0/dpheDHC5zIbFrmT1PYRTDCiN8zNKSDo8RN3ydpwXl88QgxPs5a9167c7LrJ9700FB1VQ3b&#10;Ji04S79xSBAPmxhYYZpGEoJbpYYSxa7MlO4zRMdGiQ2m8YJTTeDhcXeKYOeGcpPE8wXOZfc7Tabx&#10;grOROw3iE4KJP/RIyqXftxefre81lcYLjsh3CqZF8HeeoBphG2tWGVvfaTJJ1OFM0OSPUk01QqYW&#10;E1ZYHxbS3iXY67YOWPpdtc1SP5IQHHAGs2E6GeVlxgpjwZZI3ws2sakLdrZAOCu9KpIRHCjV7Bc+&#10;0qXfWwr2466LQZ8ui6QEbwNZ8MhUCc6hHKeI4waA8yKYd5kF70OV4Naqiiqy4H2oEpzp1xzkx1KZ&#10;Ki4SHOuQBe9DrsMjkwWPzP8iOP3oUvBNC9vEAoKzcuM9xwZBBQd2WmO+N7sfW9fbCsLgmeJcN9ce&#10;XHDOYcMtRX/Sut5WOBKMgbirHBsEF3wDQR+SASFOb7LCtBGO2UVwhghce3DBgYPbSPwYkZITYTTQ&#10;buHRZ8STWQRzC/c6Rz6ORfCO8SU3kAteHJy/rFI7U1RtDJAqNJTs5sm5n1SjnD/nuwSXFzSk9F6Y&#10;4+Je6wUzEjiTjWPC+p7F5oLztzw3njXznAHMGh7uWOpwLgW7iDJnhd+H2EcKSwcKG/NaGO9ngwRW&#10;31lxlvCEMExMvF0ny3Z8MNhI0GvhblGvU81wE/icMvwOfg9CI07VpvIMI9Nl5Dvs+m/FWULcxMuC&#10;sa6zkTs+9IAZU4x1U7Xgs8SHSV2XMrgGcXJvKJgbUzWzgOt4qJhFxg2y4iyZIBhPMTY9Hhr3H8C1&#10;yqw5EIIhAAAAAElFTkSuQmCCUEsDBBQABgAIAAAAIQARoBDI4wAAAA0BAAAPAAAAZHJzL2Rvd25y&#10;ZXYueG1sTI9Pa8JAEMXvhX6HZQq96eZPIzXNRkTanqRQLYi3NRmTYHY2ZNckfvuOp/b2HvPjzXvZ&#10;ajKtGLB3jSUF4TwAgVTYsqFKwc/+Y/YKwnlNpW4toYIbOljljw+ZTks70jcOO18JDiGXagW1910q&#10;pStqNNrNbYfEt7PtjfZs+0qWvR453LQyCoKFNLoh/lDrDjc1Fpfd1Sj4HPW4jsP3YXs5b27HffJ1&#10;2Iao1PPTtH4D4XHyfzDc63N1yLnTyV6pdKJVMEuWIaMslkkE4k4EUcxrTqxe4kUMMs/k/xX5L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Zw4a0&#10;mQYAAEUfAAAOAAAAAAAAAAAAAAAAADoCAABkcnMvZTJvRG9jLnhtbFBLAQItAAoAAAAAAAAAIQAA&#10;AAAAOgwAADoMAAAUAAAAAAAAAAAAAAAAAP8IAABkcnMvbWVkaWEvaW1hZ2UxLnBuZ1BLAQItAAoA&#10;AAAAAAAAIQAAAAAAhAgAAIQIAAAUAAAAAAAAAAAAAAAAAGsVAABkcnMvbWVkaWEvaW1hZ2UyLnBu&#10;Z1BLAQItABQABgAIAAAAIQARoBDI4wAAAA0BAAAPAAAAAAAAAAAAAAAAACEeAABkcnMvZG93bnJl&#10;di54bWxQSwECLQAUAAYACAAAACEALmzwAMUAAAClAQAAGQAAAAAAAAAAAAAAAAAxHwAAZHJzL19y&#10;ZWxzL2Uyb0RvYy54bWwucmVsc1BLBQYAAAAABwAHAL4BAAAtIAAAAAA=&#10;">
                <v:group id="Group 1052" o:spid="_x0000_s1135" style="position:absolute;left:-4095;top:25717;width:66452;height:71533" coordorigin="-5715" coordsize="6645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2SwwAAAN0AAAAPAAAAZHJzL2Rvd25yZXYueG1sRE9Ni8Iw&#10;EL0L/ocwgjdNqyhSjSKyu3iQBevC4m1oxrbYTEqTbeu/NwuCt3m8z9nselOJlhpXWlYQTyMQxJnV&#10;JecKfi6fkxUI55E1VpZJwYMc7LbDwQYTbTs+U5v6XIQQdgkqKLyvEyldVpBBN7U1ceButjHoA2xy&#10;qRvsQrip5CyKltJgyaGhwJoOBWX39M8o+Oqw28/jj/Z0vx0e18vi+/cUk1LjUb9fg/DU+7f45T7q&#10;MD9azOD/m3CC3D4BAAD//wMAUEsBAi0AFAAGAAgAAAAhANvh9svuAAAAhQEAABMAAAAAAAAAAAAA&#10;AAAAAAAAAFtDb250ZW50X1R5cGVzXS54bWxQSwECLQAUAAYACAAAACEAWvQsW78AAAAVAQAACwAA&#10;AAAAAAAAAAAAAAAfAQAAX3JlbHMvLnJlbHNQSwECLQAUAAYACAAAACEA47d9ksMAAADdAAAADwAA&#10;AAAAAAAAAAAAAAAHAgAAZHJzL2Rvd25yZXYueG1sUEsFBgAAAAADAAMAtwAAAPcCAAAAAA==&#10;">
                  <v:group id="Group 1053" o:spid="_x0000_s1136" style="position:absolute;left:31298;width:22625;height:6433" coordorigin="38495" coordsize="22624,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gJwwAAAN0AAAAPAAAAZHJzL2Rvd25yZXYueG1sRE9Ni8Iw&#10;EL0L/ocwwt407Yoi1Sgi67IHEawLi7ehGdtiMylNbOu/3wiCt3m8z1ltelOJlhpXWlYQTyIQxJnV&#10;JecKfs/78QKE88gaK8uk4EEONuvhYIWJth2fqE19LkIIuwQVFN7XiZQuK8igm9iaOHBX2xj0ATa5&#10;1A12IdxU8jOK5tJgyaGhwJp2BWW39G4UfHfYbafxV3u4XXePy3l2/DvEpNTHqN8uQXjq/Vv8cv/o&#10;MD+aTeH5TThBrv8BAAD//wMAUEsBAi0AFAAGAAgAAAAhANvh9svuAAAAhQEAABMAAAAAAAAAAAAA&#10;AAAAAAAAAFtDb250ZW50X1R5cGVzXS54bWxQSwECLQAUAAYACAAAACEAWvQsW78AAAAVAQAACwAA&#10;AAAAAAAAAAAAAAAfAQAAX3JlbHMvLnJlbHNQSwECLQAUAAYACAAAACEAjPvYCcMAAADdAAAADwAA&#10;AAAAAAAAAAAAAAAHAgAAZHJzL2Rvd25yZXYueG1sUEsFBgAAAAADAAMAtwAAAPcCAAAAAA==&#10;">
                    <v:group id="Group 1054" o:spid="_x0000_s113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oval id="Oval 1057" o:spid="_x0000_s1138"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s7mxQAAAN0AAAAPAAAAZHJzL2Rvd25yZXYueG1sRE9Na8JA&#10;EL0L/odlhF6KbmqpSnSVIggtpQSjHrwN2TGJZmdjdqvx37tCwds83ufMFq2pxIUaV1pW8DaIQBBn&#10;VpecK9huVv0JCOeRNVaWScGNHCzm3c4MY22vvKZL6nMRQtjFqKDwvo6ldFlBBt3A1sSBO9jGoA+w&#10;yaVu8BrCTSWHUTSSBksODQXWtCwoO6V/RoFLkvdq86onx+T8s/3+3e3HB1sr9dJrP6cgPLX+Kf53&#10;f+kwP/oYw+ObcIKc3wEAAP//AwBQSwECLQAUAAYACAAAACEA2+H2y+4AAACFAQAAEwAAAAAAAAAA&#10;AAAAAAAAAAAAW0NvbnRlbnRfVHlwZXNdLnhtbFBLAQItABQABgAIAAAAIQBa9CxbvwAAABUBAAAL&#10;AAAAAAAAAAAAAAAAAB8BAABfcmVscy8ucmVsc1BLAQItABQABgAIAAAAIQDvFs7mxQAAAN0AAAAP&#10;AAAAAAAAAAAAAAAAAAcCAABkcnMvZG93bnJldi54bWxQSwUGAAAAAAMAAwC3AAAA+QIAAAAA&#10;" fillcolor="#168489" stroked="f">
                        <v:fill opacity="49087f"/>
                      </v:oval>
                      <v:shape id="Image" o:spid="_x0000_s1139"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GLuxgAAAN0AAAAPAAAAZHJzL2Rvd25yZXYueG1sRI9BSwMx&#10;EIXvQv9DmII3m1hUZG1aSkHwUChde+lt2Iy7q5vJsolp7K93DoK3Gd6b975ZbYofVKYp9oEt3C8M&#10;KOImuJ5bC6f317tnUDEhOxwCk4UfirBZz25WWLlw4SPlOrVKQjhWaKFLaay0jk1HHuMijMSifYTJ&#10;Y5J1arWb8CLhftBLY560x56locORdh01X/W3t3DIeIqmfnC7sj+X7TF/LvP+au3tvGxfQCUq6d/8&#10;d/3mBN88Cq58IyPo9S8AAAD//wMAUEsBAi0AFAAGAAgAAAAhANvh9svuAAAAhQEAABMAAAAAAAAA&#10;AAAAAAAAAAAAAFtDb250ZW50X1R5cGVzXS54bWxQSwECLQAUAAYACAAAACEAWvQsW78AAAAVAQAA&#10;CwAAAAAAAAAAAAAAAAAfAQAAX3JlbHMvLnJlbHNQSwECLQAUAAYACAAAACEAdpBi7sYAAADdAAAA&#10;DwAAAAAAAAAAAAAAAAAHAgAAZHJzL2Rvd25yZXYueG1sUEsFBgAAAAADAAMAtwAAAPoCAAAAAA==&#10;">
                        <v:imagedata r:id="rId38" o:title="" gain="19661f" blacklevel="22938f"/>
                      </v:shape>
                    </v:group>
                    <v:rect id="Rectangle 1059" o:spid="_x0000_s1140" style="position:absolute;left:38495;top:699;width:17551;height:5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5SLxAAAAN0AAAAPAAAAZHJzL2Rvd25yZXYueG1sRE/NasJA&#10;EL4X+g7LFHopddeiqaauItZC9Gb0AabZaZKanQ3ZraZv7wqCt/n4fme26G0jTtT52rGG4UCBIC6c&#10;qbnUcNh/vU5A+IBssHFMGv7Jw2L++DDD1Lgz7+iUh1LEEPYpaqhCaFMpfVGRRT9wLXHkflxnMUTY&#10;ldJ0eI7htpFvSiXSYs2xocKWVhUVx/zPathsR9vDKpO/x2n9+ZK950p+J2utn5/65QeIQH24i2/u&#10;zMT5ajyF6zfxBDm/AAAA//8DAFBLAQItABQABgAIAAAAIQDb4fbL7gAAAIUBAAATAAAAAAAAAAAA&#10;AAAAAAAAAABbQ29udGVudF9UeXBlc10ueG1sUEsBAi0AFAAGAAgAAAAhAFr0LFu/AAAAFQEAAAsA&#10;AAAAAAAAAAAAAAAAHwEAAF9yZWxzLy5yZWxzUEsBAi0AFAAGAAgAAAAhALmPlIvEAAAA3QAAAA8A&#10;AAAAAAAAAAAAAAAABwIAAGRycy9kb3ducmV2LnhtbFBLBQYAAAAAAwADALcAAAD4AgAAAAA=&#10;" filled="f" stroked="f">
                      <v:textbox style="mso-fit-shape-to-text:t">
                        <w:txbxContent>
                          <w:p w14:paraId="57B8B945"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060" o:spid="_x0000_s1141" style="position:absolute;top:99;width:22612;height:6433" coordorigin="" coordsize="22615,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zDxwAAAN0AAAAPAAAAZHJzL2Rvd25yZXYueG1sRI9Pa8JA&#10;EMXvBb/DMoK3uklLRVI3IlKLBylUC6W3ITv5g9nZkF2T+O07h0JvM7w37/1ms51cqwbqQ+PZQLpM&#10;QBEX3jZcGfi6HB7XoEJEtth6JgN3CrDNZw8bzKwf+ZOGc6yUhHDI0EAdY5dpHYqaHIal74hFK33v&#10;MMraV9r2OEq4a/VTkqy0w4alocaO9jUV1/PNGXgfcdw9p2/D6Vru7z+Xl4/vU0rGLObT7hVUpCn+&#10;m/+uj1bwk5Xwyzcygs5/AQAA//8DAFBLAQItABQABgAIAAAAIQDb4fbL7gAAAIUBAAATAAAAAAAA&#10;AAAAAAAAAAAAAABbQ29udGVudF9UeXBlc10ueG1sUEsBAi0AFAAGAAgAAAAhAFr0LFu/AAAAFQEA&#10;AAsAAAAAAAAAAAAAAAAAHwEAAF9yZWxzLy5yZWxzUEsBAi0AFAAGAAgAAAAhALJFjMPHAAAA3QAA&#10;AA8AAAAAAAAAAAAAAAAABwIAAGRycy9kb3ducmV2LnhtbFBLBQYAAAAAAwADALcAAAD7AgAAAAA=&#10;">
                    <v:oval id="Oval 1069" o:spid="_x0000_s1142"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WyxgAAAN0AAAAPAAAAZHJzL2Rvd25yZXYueG1sRE9La8JA&#10;EL4L/odlhF6K2bQFH9FVpFBoKSUY48HbkB2TaHY2zW41/fddoeBtPr7nLNe9acSFOldbVvAUxSCI&#10;C6trLhXku7fxDITzyBoby6TglxysV8PBEhNtr7ylS+ZLEULYJaig8r5NpHRFRQZdZFviwB1tZ9AH&#10;2JVSd3gN4aaRz3E8kQZrDg0VtvRaUXHOfowCl6Yvze5Rz07p92f+8bU/TI+2Veph1G8WIDz1/i7+&#10;d7/rMD+ezOH2TThBrv4AAAD//wMAUEsBAi0AFAAGAAgAAAAhANvh9svuAAAAhQEAABMAAAAAAAAA&#10;AAAAAAAAAAAAAFtDb250ZW50X1R5cGVzXS54bWxQSwECLQAUAAYACAAAACEAWvQsW78AAAAVAQAA&#10;CwAAAAAAAAAAAAAAAAAfAQAAX3JlbHMvLnJlbHNQSwECLQAUAAYACAAAACEAP6k1ssYAAADdAAAA&#10;DwAAAAAAAAAAAAAAAAAHAgAAZHJzL2Rvd25yZXYueG1sUEsFBgAAAAADAAMAtwAAAPoCAAAAAA==&#10;" fillcolor="#168489" stroked="f">
                      <v:fill opacity="49087f"/>
                    </v:oval>
                    <v:rect id="Rectangle 1070" o:spid="_x0000_s1143" style="position:absolute;top:699;width:17559;height:5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F2xgAAAN0AAAAPAAAAZHJzL2Rvd25yZXYueG1sRI9Bb8Iw&#10;DIXvSPsPkSdxQSMZmmDrCGhiTOq4UfgBXuO1HY1TNQG6fz8fJnGz9Z7f+7xcD75VF+pjE9jC49SA&#10;Ii6Da7iycDx8PDyDignZYRuYLPxShPXqbrTEzIUr7+lSpEpJCMcMLdQpdZnWsazJY5yGjli079B7&#10;TLL2lXY9XiXct3pmzFx7bFgaauxoU1N5Ks7ewufuaXfc5Prn9NK8T/JFYfTXfGvt+H54ewWVaEg3&#10;8/917gTfLIRfvpER9OoPAAD//wMAUEsBAi0AFAAGAAgAAAAhANvh9svuAAAAhQEAABMAAAAAAAAA&#10;AAAAAAAAAAAAAFtDb250ZW50X1R5cGVzXS54bWxQSwECLQAUAAYACAAAACEAWvQsW78AAAAVAQAA&#10;CwAAAAAAAAAAAAAAAAAfAQAAX3JlbHMvLnJlbHNQSwECLQAUAAYACAAAACEAYwBhdsYAAADdAAAA&#10;DwAAAAAAAAAAAAAAAAAHAgAAZHJzL2Rvd25yZXYueG1sUEsFBgAAAAADAAMAtwAAAPoCAAAAAA==&#10;" filled="f" stroked="f">
                      <v:textbox style="mso-fit-shape-to-text:t">
                        <w:txbxContent>
                          <w:p w14:paraId="64A862FB"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 xml:space="preserve">محاور </w:t>
                            </w:r>
                            <w:r>
                              <w:rPr>
                                <w:rFonts w:ascii="Sakkal Majalla" w:eastAsia="GE Dinar One" w:hAnsi="Sakkal Majalla" w:hint="cs"/>
                                <w:b/>
                                <w:bCs/>
                                <w:kern w:val="24"/>
                                <w:sz w:val="44"/>
                                <w:szCs w:val="44"/>
                                <w:rtl/>
                                <w:lang w:bidi="ar-SY"/>
                              </w:rPr>
                              <w:t>الجلسة</w:t>
                            </w:r>
                          </w:p>
                        </w:txbxContent>
                      </v:textbox>
                    </v:rect>
                    <v:shape id="Image" o:spid="_x0000_s1144"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OxxAAAAN0AAAAPAAAAZHJzL2Rvd25yZXYueG1sRE9LawIx&#10;EL4X+h/CFHoRTeyhltWslIIPij10W+/DZvahm8m6yer6701B6G0+vucsloNtxJk6XzvWMJ0oEMS5&#10;MzWXGn5/VuM3ED4gG2wck4YreVimjw8LTIy78Deds1CKGMI+QQ1VCG0ipc8rsugnriWOXOE6iyHC&#10;rpSmw0sMt418UepVWqw5NlTY0kdF+THrrYbwme2uRTbaHta9mp2+9v2Gj6T189PwPgcRaAj/4rt7&#10;a+J8NZvC3zfxBJneAAAA//8DAFBLAQItABQABgAIAAAAIQDb4fbL7gAAAIUBAAATAAAAAAAAAAAA&#10;AAAAAAAAAABbQ29udGVudF9UeXBlc10ueG1sUEsBAi0AFAAGAAgAAAAhAFr0LFu/AAAAFQEAAAsA&#10;AAAAAAAAAAAAAAAAHwEAAF9yZWxzLy5yZWxzUEsBAi0AFAAGAAgAAAAhACJmQ7HEAAAA3QAAAA8A&#10;AAAAAAAAAAAAAAAABwIAAGRycy9kb3ducmV2LnhtbFBLBQYAAAAAAwADALcAAAD4AgAAAAA=&#10;">
                      <v:imagedata r:id="rId39" o:title="" gain="19661f" blacklevel="22938f"/>
                    </v:shape>
                  </v:group>
                  <v:rect id="Rectangle 1074" o:spid="_x0000_s1145" style="position:absolute;left:27563;top:8181;width:33176;height:3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4ogwwAAAN0AAAAPAAAAZHJzL2Rvd25yZXYueG1sRE9Na8JA&#10;EL0L/odlhF6KbiyikrqKCKWhCGK0nofsNAnNzsbsNon/3hUK3ubxPme16U0lWmpcaVnBdBKBIM6s&#10;LjlXcD59jJcgnEfWWFkmBTdysFkPByuMte34SG3qcxFC2MWooPC+jqV0WUEG3cTWxIH7sY1BH2CT&#10;S91gF8JNJd+iaC4NlhwaCqxpV1D2m/4ZBV12aC+n/ac8vF4Sy9fkuku/v5R6GfXbdxCeev8U/7sT&#10;HeZHixk8vgknyPUdAAD//wMAUEsBAi0AFAAGAAgAAAAhANvh9svuAAAAhQEAABMAAAAAAAAAAAAA&#10;AAAAAAAAAFtDb250ZW50X1R5cGVzXS54bWxQSwECLQAUAAYACAAAACEAWvQsW78AAAAVAQAACwAA&#10;AAAAAAAAAAAAAAAfAQAAX3JlbHMvLnJlbHNQSwECLQAUAAYACAAAACEAKTOKIMMAAADdAAAADwAA&#10;AAAAAAAAAAAAAAAHAgAAZHJzL2Rvd25yZXYueG1sUEsFBgAAAAADAAMAtwAAAPcCAAAAAA==&#10;" filled="f" stroked="f">
                    <v:textbox>
                      <w:txbxContent>
                        <w:p w14:paraId="2AEA2C00" w14:textId="77777777" w:rsidR="00C87F1E" w:rsidRDefault="00C87F1E" w:rsidP="00C87F1E">
                          <w:pPr>
                            <w:pStyle w:val="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74A6B64B" w14:textId="77777777" w:rsidR="00C87F1E" w:rsidRPr="008E4B8F" w:rsidRDefault="00C87F1E">
                          <w:pPr>
                            <w:pStyle w:val="ListParagraph"/>
                            <w:numPr>
                              <w:ilvl w:val="0"/>
                              <w:numId w:val="7"/>
                            </w:numPr>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مواطن الضعف والاختناقات في العمليات.</w:t>
                          </w:r>
                        </w:p>
                        <w:p w14:paraId="3AAC4139" w14:textId="77777777" w:rsidR="00C87F1E" w:rsidRDefault="00C87F1E">
                          <w:pPr>
                            <w:pStyle w:val="ListParagraph"/>
                            <w:numPr>
                              <w:ilvl w:val="0"/>
                              <w:numId w:val="7"/>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تحليل أسباب التأخير والأخطاء والهدر.</w:t>
                          </w:r>
                        </w:p>
                        <w:p w14:paraId="7D4F09C9" w14:textId="77777777" w:rsidR="00C87F1E" w:rsidRPr="008E4B8F" w:rsidRDefault="00C87F1E">
                          <w:pPr>
                            <w:pStyle w:val="ListParagraph"/>
                            <w:numPr>
                              <w:ilvl w:val="0"/>
                              <w:numId w:val="7"/>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ترتيب فرص التحسين وفق الأولوية والأثر.</w:t>
                          </w:r>
                        </w:p>
                      </w:txbxContent>
                    </v:textbox>
                  </v:rect>
                  <v:rect id="Rectangle 1075" o:spid="_x0000_s1146" style="position:absolute;left:-5715;top:8171;width:2981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y+7xAAAAN0AAAAPAAAAZHJzL2Rvd25yZXYueG1sRE/basJA&#10;EH0X/IdlhL4U3VjwQuoqIpSGIojR+jxkp0lodjZmt0n8e1co+DaHc53VpjeVaKlxpWUF00kEgjiz&#10;uuRcwfn0MV6CcB5ZY2WZFNzIwWY9HKww1rbjI7Wpz0UIYRejgsL7OpbSZQUZdBNbEwfuxzYGfYBN&#10;LnWDXQg3lXyLork0WHJoKLCmXUHZb/pnFHTZob2c9p/y8HpJLF+T6y79/lLqZdRv30F46v1T/O9O&#10;dJgfLWbw+CacINd3AAAA//8DAFBLAQItABQABgAIAAAAIQDb4fbL7gAAAIUBAAATAAAAAAAAAAAA&#10;AAAAAAAAAABbQ29udGVudF9UeXBlc10ueG1sUEsBAi0AFAAGAAgAAAAhAFr0LFu/AAAAFQEAAAsA&#10;AAAAAAAAAAAAAAAAHwEAAF9yZWxzLy5yZWxzUEsBAi0AFAAGAAgAAAAhAEZ/L7vEAAAA3QAAAA8A&#10;AAAAAAAAAAAAAAAABwIAAGRycy9kb3ducmV2LnhtbFBLBQYAAAAAAwADALcAAAD4AgAAAAA=&#10;" filled="f" stroked="f">
                    <v:textbox>
                      <w:txbxContent>
                        <w:p w14:paraId="5C375B4E" w14:textId="77777777" w:rsidR="00C87F1E" w:rsidRDefault="00C87F1E">
                          <w:pPr>
                            <w:pStyle w:val="ListParagraph"/>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 xml:space="preserve">تحليل </w:t>
                          </w:r>
                          <w:r w:rsidRPr="008E4B8F">
                            <w:rPr>
                              <w:rFonts w:ascii="Sakkal Majalla" w:eastAsia="GE Dinar One" w:hAnsi="Sakkal Majalla" w:cs="Sakkal Majalla"/>
                              <w:b/>
                              <w:bCs/>
                              <w:kern w:val="24"/>
                              <w:sz w:val="36"/>
                              <w:szCs w:val="36"/>
                              <w:rtl/>
                            </w:rPr>
                            <w:t>زمن الدورة والتكلفة والجودة وحجم المخرجات.</w:t>
                          </w:r>
                        </w:p>
                        <w:p w14:paraId="52B69FC5" w14:textId="77777777" w:rsidR="00C87F1E" w:rsidRDefault="00C87F1E">
                          <w:pPr>
                            <w:pStyle w:val="ListParagraph"/>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الاختناقات والتكرار والازدواجية ونقاط الانتظار.</w:t>
                          </w:r>
                        </w:p>
                        <w:p w14:paraId="431C19A4" w14:textId="77777777" w:rsidR="00C87F1E" w:rsidRDefault="00C87F1E">
                          <w:pPr>
                            <w:pStyle w:val="ListParagraph"/>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 xml:space="preserve">أنواع الهدر وفق منهجية الإدارة الرشيقة </w:t>
                          </w:r>
                          <w:r w:rsidRPr="008E4B8F">
                            <w:rPr>
                              <w:rFonts w:ascii="Sakkal Majalla" w:eastAsia="GE Dinar One" w:hAnsi="Sakkal Majalla" w:cs="Sakkal Majalla"/>
                              <w:b/>
                              <w:bCs/>
                              <w:kern w:val="24"/>
                              <w:sz w:val="36"/>
                              <w:szCs w:val="36"/>
                            </w:rPr>
                            <w:t>Lean</w:t>
                          </w:r>
                          <w:r w:rsidRPr="008E4B8F">
                            <w:rPr>
                              <w:rFonts w:ascii="Sakkal Majalla" w:eastAsia="GE Dinar One" w:hAnsi="Sakkal Majalla" w:cs="Sakkal Majalla"/>
                              <w:b/>
                              <w:bCs/>
                              <w:kern w:val="24"/>
                              <w:sz w:val="36"/>
                              <w:szCs w:val="36"/>
                              <w:rtl/>
                            </w:rPr>
                            <w:t>.</w:t>
                          </w:r>
                        </w:p>
                        <w:p w14:paraId="28107096" w14:textId="77777777" w:rsidR="00C87F1E" w:rsidRDefault="00C87F1E">
                          <w:pPr>
                            <w:pStyle w:val="ListParagraph"/>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الأسباب الجذرية باستخدام أسلوب الأسئلة الخمسة.</w:t>
                          </w:r>
                        </w:p>
                        <w:p w14:paraId="19BBF353" w14:textId="77777777" w:rsidR="00C87F1E" w:rsidRPr="008E4B8F" w:rsidRDefault="00C87F1E">
                          <w:pPr>
                            <w:pStyle w:val="ListParagraph"/>
                            <w:numPr>
                              <w:ilvl w:val="0"/>
                              <w:numId w:val="8"/>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استخدام مخطط السبب والأثر وتحليل باريتو.</w:t>
                          </w:r>
                        </w:p>
                        <w:p w14:paraId="5A727FE8" w14:textId="77777777" w:rsidR="00C87F1E" w:rsidRDefault="00C87F1E">
                          <w:pPr>
                            <w:pStyle w:val="ListParagraph"/>
                            <w:numPr>
                              <w:ilvl w:val="0"/>
                              <w:numId w:val="8"/>
                            </w:numPr>
                            <w:spacing w:line="240" w:lineRule="auto"/>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تقييم مخاطر العمليات وتحديد أولويات التحسين.</w:t>
                          </w:r>
                        </w:p>
                      </w:txbxContent>
                    </v:textbox>
                  </v:rect>
                </v:group>
                <v:group id="Group 1076" o:spid="_x0000_s1147" style="position:absolute;left:-952;width:65620;height:21106" coordorigin="-952" coordsize="65621,2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Image" o:spid="_x0000_s1148"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1zxwwAAAN0AAAAPAAAAZHJzL2Rvd25yZXYueG1sRE87b8Iw&#10;EN6R+h+sq9QNbDoUGjCoT4mthTAwnuIjCcTn1HZC6K+vK1Xqdp++5y3Xg21ETz7UjjVMJwoEceFM&#10;zaWGff4+noMIEdlg45g0XCnAenUzWmJm3IW31O9iKVIIhww1VDG2mZShqMhimLiWOHFH5y3GBH0p&#10;jcdLCreNvFfqQVqsOTVU2NJLRcV511kNB/nYTT9f/Vt3atTzV5738/D9ofXd7fC0ABFpiP/iP/fG&#10;pPlqNoPfb9IJcvUDAAD//wMAUEsBAi0AFAAGAAgAAAAhANvh9svuAAAAhQEAABMAAAAAAAAAAAAA&#10;AAAAAAAAAFtDb250ZW50X1R5cGVzXS54bWxQSwECLQAUAAYACAAAACEAWvQsW78AAAAVAQAACwAA&#10;AAAAAAAAAAAAAAAfAQAAX3JlbHMvLnJlbHNQSwECLQAUAAYACAAAACEA4t9c8cMAAADdAAAADwAA&#10;AAAAAAAAAAAAAAAHAgAAZHJzL2Rvd25yZXYueG1sUEsFBgAAAAADAAMAtwAAAPcCAAAAAA==&#10;">
                    <v:imagedata r:id="rId38" o:title="" recolortarget="black"/>
                  </v:shape>
                  <v:rect id="Rectangle 1079" o:spid="_x0000_s1149" style="position:absolute;left:53346;top:9676;width:11322;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sjrwwAAAN0AAAAPAAAAZHJzL2Rvd25yZXYueG1sRE/NasJA&#10;EL4XfIdlBC+l7lqK1ugqYhVSb0YfYMxOk9TsbMiumr69KxS8zcf3O/NlZ2txpdZXjjWMhgoEce5M&#10;xYWG42H79gnCB2SDtWPS8EceloveyxwT4268p2sWChFD2CeooQyhSaT0eUkW/dA1xJH7ca3FEGFb&#10;SNPiLYbbWr4rNZYWK44NJTa0Lik/Zxer4Xv3sTuuU/l7nlZfr+kkU/I03mg96HerGYhAXXiK/92p&#10;ifPVZAqPb+IJcnEHAAD//wMAUEsBAi0AFAAGAAgAAAAhANvh9svuAAAAhQEAABMAAAAAAAAAAAAA&#10;AAAAAAAAAFtDb250ZW50X1R5cGVzXS54bWxQSwECLQAUAAYACAAAACEAWvQsW78AAAAVAQAACwAA&#10;AAAAAAAAAAAAAAAfAQAAX3JlbHMvLnJlbHNQSwECLQAUAAYACAAAACEA8jrI68MAAADdAAAADwAA&#10;AAAAAAAAAAAAAAAHAgAAZHJzL2Rvd25yZXYueG1sUEsFBgAAAAADAAMAtwAAAPcCAAAAAA==&#10;" filled="f" stroked="f">
                    <v:textbox style="mso-fit-shape-to-text:t">
                      <w:txbxContent>
                        <w:p w14:paraId="75A1CF6E"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5B9F9B3B"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v:textbox>
                  </v:rect>
                  <v:rect id="Rectangle 1080" o:spid="_x0000_s1150" style="position:absolute;left:29803;top:1627;width:24301;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RFRxgAAAN0AAAAPAAAAZHJzL2Rvd25yZXYueG1sRI9Bb8Iw&#10;DIXvk/YfIk/aZRrJJsSgENDEhlS4reMHmMa0HY1TNRl0/34+IHGz9Z7f+7xYDb5VZ+pjE9jCy8iA&#10;Ii6Da7iysP/ePE9BxYTssA1MFv4owmp5f7fAzIULf9G5SJWSEI4ZWqhT6jKtY1mTxzgKHbFox9B7&#10;TLL2lXY9XiTct/rVmIn22LA01NjRuqbyVPx6C9vdeLdf5/rnNGs+nvK3wujD5NPax4fhfQ4q0ZBu&#10;5ut17gTfTIVfvpER9PIfAAD//wMAUEsBAi0AFAAGAAgAAAAhANvh9svuAAAAhQEAABMAAAAAAAAA&#10;AAAAAAAAAAAAAFtDb250ZW50X1R5cGVzXS54bWxQSwECLQAUAAYACAAAACEAWvQsW78AAAAVAQAA&#10;CwAAAAAAAAAAAAAAAAAfAQAAX3JlbHMvLnJlbHNQSwECLQAUAAYACAAAACEAVtURUcYAAADdAAAA&#10;DwAAAAAAAAAAAAAAAAAHAgAAZHJzL2Rvd25yZXYueG1sUEsFBgAAAAADAAMAtwAAAPoCAAAAAA==&#10;" filled="f" stroked="f">
                    <v:textbox style="mso-fit-shape-to-text:t">
                      <w:txbxContent>
                        <w:p w14:paraId="15131269"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v:textbox>
                  </v:rect>
                  <v:rect id="Rectangle 1081" o:spid="_x0000_s1151" style="position:absolute;left:-952;top:13196;width:50894;height:6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bTKwwAAAN0AAAAPAAAAZHJzL2Rvd25yZXYueG1sRE/basJA&#10;EH0X+g/LCH0R3bWIl+gqxbaQ+mb0A8bsmESzsyG71fj33ULBtzmc66w2na3FjVpfOdYwHikQxLkz&#10;FRcajoev4RyED8gGa8ek4UEeNuuX3goT4+68p1sWChFD2CeooQyhSaT0eUkW/cg1xJE7u9ZiiLAt&#10;pGnxHsNtLd+UmkqLFceGEhvalpRfsx+r4Xs32R23qbxcF9XHIJ1lSp6mn1q/9rv3JYhAXXiK/92p&#10;ifPVfAx/38QT5PoXAAD//wMAUEsBAi0AFAAGAAgAAAAhANvh9svuAAAAhQEAABMAAAAAAAAAAAAA&#10;AAAAAAAAAFtDb250ZW50X1R5cGVzXS54bWxQSwECLQAUAAYACAAAACEAWvQsW78AAAAVAQAACwAA&#10;AAAAAAAAAAAAAAAfAQAAX3JlbHMvLnJlbHNQSwECLQAUAAYACAAAACEAOZm0ysMAAADdAAAADwAA&#10;AAAAAAAAAAAAAAAHAgAAZHJzL2Rvd25yZXYueG1sUEsFBgAAAAADAAMAtwAAAPcCAAAAAA==&#10;" filled="f" stroked="f">
                    <v:textbox style="mso-fit-shape-to-text:t">
                      <w:txbxContent>
                        <w:p w14:paraId="17B5EFCF" w14:textId="77777777" w:rsidR="00C87F1E" w:rsidRDefault="00C87F1E" w:rsidP="00C87F1E">
                          <w:pPr>
                            <w:jc w:val="center"/>
                            <w:rPr>
                              <w:rFonts w:ascii="Calibri" w:eastAsia="GE Dinar One" w:hAnsi="Calibri" w:cs="Calibri"/>
                              <w:b/>
                              <w:bCs/>
                              <w:kern w:val="24"/>
                              <w:sz w:val="48"/>
                              <w:szCs w:val="48"/>
                              <w:lang w:bidi="ar-SY"/>
                            </w:rPr>
                          </w:pPr>
                          <w:r w:rsidRPr="008E4B8F">
                            <w:rPr>
                              <w:rFonts w:ascii="Calibri" w:eastAsia="GE Dinar One" w:hAnsi="Calibri" w:cs="Calibri"/>
                              <w:b/>
                              <w:bCs/>
                              <w:kern w:val="24"/>
                              <w:sz w:val="48"/>
                              <w:szCs w:val="48"/>
                              <w:rtl/>
                              <w:lang w:bidi="ar-SY"/>
                            </w:rPr>
                            <w:t xml:space="preserve">تشخيص </w:t>
                          </w:r>
                          <w:r w:rsidRPr="008E4B8F">
                            <w:rPr>
                              <w:rFonts w:ascii="Calibri" w:eastAsia="GE Dinar One" w:hAnsi="Calibri" w:cs="Calibri"/>
                              <w:b/>
                              <w:bCs/>
                              <w:kern w:val="24"/>
                              <w:sz w:val="48"/>
                              <w:szCs w:val="48"/>
                              <w:rtl/>
                              <w:lang w:bidi="ar-SY"/>
                            </w:rPr>
                            <w:t>مشكلات العمليات وتحليل أسبابها</w:t>
                          </w:r>
                        </w:p>
                      </w:txbxContent>
                    </v:textbox>
                  </v:rect>
                </v:group>
              </v:group>
            </w:pict>
          </mc:Fallback>
        </mc:AlternateContent>
      </w:r>
    </w:p>
    <w:p w14:paraId="4676276C" w14:textId="431405F9"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691D1E9C" w14:textId="3A50275A"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42AE3ED4" w14:textId="2BD7867F"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5A82B632" w14:textId="77777777"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523D8D80" w14:textId="070E65D1"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57D7505C" w14:textId="6ED74AC9"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7A32AC5D" w14:textId="496518CD" w:rsidR="0053048F" w:rsidRPr="003E089A" w:rsidRDefault="0053048F" w:rsidP="0053048F">
      <w:pPr>
        <w:spacing w:line="240" w:lineRule="auto"/>
        <w:jc w:val="center"/>
        <w:rPr>
          <w:rFonts w:ascii="Sakkal Majalla" w:hAnsi="Sakkal Majalla" w:cs="Sakkal Majalla"/>
          <w:b/>
          <w:bCs/>
          <w:color w:val="002060"/>
          <w:sz w:val="48"/>
          <w:szCs w:val="36"/>
          <w:rtl/>
        </w:rPr>
      </w:pPr>
    </w:p>
    <w:p w14:paraId="050B6EEA" w14:textId="77777777"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22AAB5B1" w14:textId="77777777" w:rsidR="0053048F" w:rsidRPr="003E089A" w:rsidRDefault="0053048F" w:rsidP="0053048F">
      <w:pPr>
        <w:jc w:val="both"/>
        <w:rPr>
          <w:rFonts w:ascii="Sakkal Majalla" w:hAnsi="Sakkal Majalla" w:cs="Sakkal Majalla"/>
          <w:sz w:val="40"/>
          <w:szCs w:val="44"/>
          <w:rtl/>
          <w:lang w:bidi="ar-SY"/>
        </w:rPr>
      </w:pPr>
    </w:p>
    <w:p w14:paraId="6CC3FF00" w14:textId="0482F8A7" w:rsidR="0053048F" w:rsidRDefault="0053048F" w:rsidP="0053048F">
      <w:pPr>
        <w:bidi w:val="0"/>
        <w:spacing w:after="160" w:line="259" w:lineRule="auto"/>
        <w:jc w:val="left"/>
        <w:rPr>
          <w:rFonts w:ascii="Sakkal Majalla" w:hAnsi="Sakkal Majalla" w:cs="Sakkal Majalla"/>
          <w:sz w:val="40"/>
          <w:szCs w:val="44"/>
          <w:rtl/>
          <w:lang w:bidi="ar-SY"/>
        </w:rPr>
      </w:pPr>
    </w:p>
    <w:p w14:paraId="6036BB2C" w14:textId="2F89C4CF" w:rsidR="00316596" w:rsidRDefault="00781FB2" w:rsidP="00316596">
      <w:pPr>
        <w:bidi w:val="0"/>
        <w:spacing w:after="160" w:line="259" w:lineRule="auto"/>
        <w:jc w:val="left"/>
        <w:rPr>
          <w:rFonts w:ascii="Sakkal Majalla" w:hAnsi="Sakkal Majalla" w:cs="Sakkal Majalla"/>
          <w:sz w:val="40"/>
          <w:szCs w:val="44"/>
          <w:rtl/>
          <w:lang w:bidi="ar-SY"/>
        </w:rPr>
      </w:pPr>
      <w:r>
        <w:rPr>
          <w:noProof/>
        </w:rPr>
        <w:drawing>
          <wp:anchor distT="0" distB="0" distL="114300" distR="114300" simplePos="0" relativeHeight="252224512" behindDoc="0" locked="0" layoutInCell="1" allowOverlap="1" wp14:anchorId="663E1F98" wp14:editId="7A59A102">
            <wp:simplePos x="0" y="0"/>
            <wp:positionH relativeFrom="column">
              <wp:posOffset>2292350</wp:posOffset>
            </wp:positionH>
            <wp:positionV relativeFrom="paragraph">
              <wp:posOffset>20955</wp:posOffset>
            </wp:positionV>
            <wp:extent cx="3016250" cy="2962275"/>
            <wp:effectExtent l="0" t="0" r="0" b="0"/>
            <wp:wrapNone/>
            <wp:docPr id="13418525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22380" name="Picture 9"/>
                    <pic:cNvPicPr>
                      <a:picLocks noChangeAspect="1"/>
                    </pic:cNvPicPr>
                  </pic:nvPicPr>
                  <pic:blipFill rotWithShape="1">
                    <a:blip r:embed="rId41">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0" y="0"/>
                      <a:ext cx="3016250" cy="2962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1DED06" w14:textId="58B3D404" w:rsidR="00316596" w:rsidRDefault="00316596" w:rsidP="00316596">
      <w:pPr>
        <w:bidi w:val="0"/>
        <w:spacing w:after="160" w:line="259" w:lineRule="auto"/>
        <w:jc w:val="left"/>
        <w:rPr>
          <w:rFonts w:ascii="Sakkal Majalla" w:hAnsi="Sakkal Majalla" w:cs="Sakkal Majalla"/>
          <w:sz w:val="40"/>
          <w:szCs w:val="44"/>
          <w:rtl/>
          <w:lang w:bidi="ar-SY"/>
        </w:rPr>
      </w:pPr>
    </w:p>
    <w:p w14:paraId="749988BE" w14:textId="0367E9F2" w:rsidR="00316596" w:rsidRDefault="00316596" w:rsidP="00316596">
      <w:pPr>
        <w:bidi w:val="0"/>
        <w:spacing w:after="160" w:line="259" w:lineRule="auto"/>
        <w:jc w:val="left"/>
        <w:rPr>
          <w:rFonts w:ascii="Sakkal Majalla" w:hAnsi="Sakkal Majalla" w:cs="Sakkal Majalla"/>
          <w:sz w:val="40"/>
          <w:szCs w:val="44"/>
          <w:rtl/>
          <w:lang w:bidi="ar-SY"/>
        </w:rPr>
      </w:pPr>
    </w:p>
    <w:p w14:paraId="7AEE6F68" w14:textId="3A1BE163" w:rsidR="00316596" w:rsidRDefault="00316596" w:rsidP="00316596">
      <w:pPr>
        <w:bidi w:val="0"/>
        <w:spacing w:after="160" w:line="259" w:lineRule="auto"/>
        <w:jc w:val="left"/>
        <w:rPr>
          <w:rFonts w:ascii="Sakkal Majalla" w:hAnsi="Sakkal Majalla" w:cs="Sakkal Majalla"/>
          <w:sz w:val="40"/>
          <w:szCs w:val="44"/>
          <w:rtl/>
          <w:lang w:bidi="ar-SY"/>
        </w:rPr>
      </w:pPr>
    </w:p>
    <w:p w14:paraId="0F231129" w14:textId="175CAC25" w:rsidR="00316596" w:rsidRDefault="00316596" w:rsidP="00316596">
      <w:pPr>
        <w:bidi w:val="0"/>
        <w:spacing w:after="160" w:line="259" w:lineRule="auto"/>
        <w:jc w:val="left"/>
        <w:rPr>
          <w:rFonts w:ascii="Sakkal Majalla" w:hAnsi="Sakkal Majalla" w:cs="Sakkal Majalla"/>
          <w:sz w:val="40"/>
          <w:szCs w:val="44"/>
          <w:rtl/>
          <w:lang w:bidi="ar-SY"/>
        </w:rPr>
      </w:pPr>
    </w:p>
    <w:p w14:paraId="30DF8D48" w14:textId="358F7E7C" w:rsidR="00316596" w:rsidRDefault="00316596" w:rsidP="00316596">
      <w:pPr>
        <w:bidi w:val="0"/>
        <w:spacing w:after="160" w:line="259" w:lineRule="auto"/>
        <w:jc w:val="left"/>
        <w:rPr>
          <w:rFonts w:ascii="Sakkal Majalla" w:hAnsi="Sakkal Majalla" w:cs="Sakkal Majalla"/>
          <w:sz w:val="40"/>
          <w:szCs w:val="44"/>
          <w:rtl/>
          <w:lang w:bidi="ar-SY"/>
        </w:rPr>
      </w:pPr>
    </w:p>
    <w:p w14:paraId="10DC685B" w14:textId="13E53544" w:rsidR="00316596" w:rsidRDefault="00C87F1E" w:rsidP="00316596">
      <w:pPr>
        <w:bidi w:val="0"/>
        <w:spacing w:after="160" w:line="259" w:lineRule="auto"/>
        <w:jc w:val="left"/>
        <w:rPr>
          <w:rFonts w:ascii="Sakkal Majalla" w:hAnsi="Sakkal Majalla" w:cs="Sakkal Majalla"/>
          <w:sz w:val="40"/>
          <w:szCs w:val="44"/>
          <w:rtl/>
          <w:lang w:bidi="ar-SY"/>
        </w:rPr>
      </w:pPr>
      <w:r w:rsidRPr="00C87F1E">
        <w:rPr>
          <w:rFonts w:ascii="Sakkal Majalla" w:eastAsia="Calibri" w:hAnsi="Sakkal Majalla" w:cs="Sakkal Majalla"/>
          <w:noProof/>
          <w:sz w:val="36"/>
          <w:szCs w:val="36"/>
          <w:rtl/>
          <w:lang w:val="ar-SY" w:bidi="ar-SY"/>
        </w:rPr>
        <w:lastRenderedPageBreak/>
        <mc:AlternateContent>
          <mc:Choice Requires="wpg">
            <w:drawing>
              <wp:anchor distT="0" distB="0" distL="0" distR="0" simplePos="0" relativeHeight="252310528" behindDoc="0" locked="0" layoutInCell="1" allowOverlap="1" wp14:anchorId="6AE1BCE4" wp14:editId="2BFEB722">
                <wp:simplePos x="0" y="0"/>
                <wp:positionH relativeFrom="margin">
                  <wp:posOffset>-730885</wp:posOffset>
                </wp:positionH>
                <wp:positionV relativeFrom="paragraph">
                  <wp:posOffset>-603250</wp:posOffset>
                </wp:positionV>
                <wp:extent cx="7098046" cy="9725025"/>
                <wp:effectExtent l="0" t="0" r="0" b="0"/>
                <wp:wrapNone/>
                <wp:docPr id="1173"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098046" cy="9725025"/>
                          <a:chOff x="-631290" y="0"/>
                          <a:chExt cx="7098046" cy="9725025"/>
                        </a:xfrm>
                      </wpg:grpSpPr>
                      <wpg:grpSp>
                        <wpg:cNvPr id="1083" name="Group 1083"/>
                        <wpg:cNvGrpSpPr/>
                        <wpg:grpSpPr>
                          <a:xfrm>
                            <a:off x="-631290" y="2571750"/>
                            <a:ext cx="6818441" cy="7153275"/>
                            <a:chOff x="-793227" y="0"/>
                            <a:chExt cx="6818531" cy="7153781"/>
                          </a:xfrm>
                        </wpg:grpSpPr>
                        <wpg:grpSp>
                          <wpg:cNvPr id="1084" name="Group 1084"/>
                          <wpg:cNvGrpSpPr/>
                          <wpg:grpSpPr>
                            <a:xfrm>
                              <a:off x="3129841" y="0"/>
                              <a:ext cx="2262528" cy="643379"/>
                              <a:chOff x="3849467" y="0"/>
                              <a:chExt cx="2262528" cy="643379"/>
                            </a:xfrm>
                          </wpg:grpSpPr>
                          <wpg:grpSp>
                            <wpg:cNvPr id="1085" name="Group 1085"/>
                            <wpg:cNvGrpSpPr/>
                            <wpg:grpSpPr>
                              <a:xfrm>
                                <a:off x="5606227" y="0"/>
                                <a:ext cx="505768" cy="515506"/>
                                <a:chOff x="5606227" y="0"/>
                                <a:chExt cx="505768" cy="515506"/>
                              </a:xfrm>
                            </wpg:grpSpPr>
                            <wps:wsp>
                              <wps:cNvPr id="1087" name="Oval 1087"/>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088" name="Image"/>
                                <pic:cNvPicPr/>
                              </pic:nvPicPr>
                              <pic:blipFill>
                                <a:blip r:embed="rId35" cstate="print">
                                  <a:lum bright="70000" contrast="-70000"/>
                                </a:blip>
                                <a:srcRect/>
                                <a:stretch/>
                              </pic:blipFill>
                              <pic:spPr>
                                <a:xfrm>
                                  <a:off x="5692357" y="81472"/>
                                  <a:ext cx="352560" cy="352560"/>
                                </a:xfrm>
                                <a:prstGeom prst="rect">
                                  <a:avLst/>
                                </a:prstGeom>
                              </pic:spPr>
                            </pic:pic>
                          </wpg:grpSp>
                          <wps:wsp>
                            <wps:cNvPr id="1089" name="Rectangle 1089"/>
                            <wps:cNvSpPr/>
                            <wps:spPr>
                              <a:xfrm>
                                <a:off x="3849467" y="69934"/>
                                <a:ext cx="1755163" cy="573445"/>
                              </a:xfrm>
                              <a:prstGeom prst="rect">
                                <a:avLst/>
                              </a:prstGeom>
                            </wps:spPr>
                            <wps:txbx>
                              <w:txbxContent>
                                <w:p w14:paraId="0552DC20"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091" name="Group 1091"/>
                          <wpg:cNvGrpSpPr/>
                          <wpg:grpSpPr>
                            <a:xfrm>
                              <a:off x="-49" y="9939"/>
                              <a:ext cx="2261284" cy="643311"/>
                              <a:chOff x="-49" y="0"/>
                              <a:chExt cx="2261592" cy="643961"/>
                            </a:xfrm>
                          </wpg:grpSpPr>
                          <wps:wsp>
                            <wps:cNvPr id="1092" name="Oval 1092"/>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093" name="Rectangle 1093"/>
                            <wps:cNvSpPr/>
                            <wps:spPr>
                              <a:xfrm>
                                <a:off x="-49" y="69936"/>
                                <a:ext cx="1756037" cy="574025"/>
                              </a:xfrm>
                              <a:prstGeom prst="rect">
                                <a:avLst/>
                              </a:prstGeom>
                            </wps:spPr>
                            <wps:txbx>
                              <w:txbxContent>
                                <w:p w14:paraId="56D37D9B"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095" name="Image"/>
                              <pic:cNvPicPr/>
                            </pic:nvPicPr>
                            <pic:blipFill>
                              <a:blip r:embed="rId42" cstate="print">
                                <a:lum bright="70000" contrast="-70000"/>
                              </a:blip>
                              <a:srcRect/>
                              <a:stretch/>
                            </pic:blipFill>
                            <pic:spPr>
                              <a:xfrm>
                                <a:off x="1832379" y="63971"/>
                                <a:ext cx="381525" cy="381525"/>
                              </a:xfrm>
                              <a:prstGeom prst="rect">
                                <a:avLst/>
                              </a:prstGeom>
                            </pic:spPr>
                          </pic:pic>
                        </wpg:grpSp>
                        <wps:wsp>
                          <wps:cNvPr id="1096" name="Rectangle 1096"/>
                          <wps:cNvSpPr/>
                          <wps:spPr>
                            <a:xfrm>
                              <a:off x="3049368" y="747337"/>
                              <a:ext cx="2975936" cy="3326550"/>
                            </a:xfrm>
                            <a:prstGeom prst="rect">
                              <a:avLst/>
                            </a:prstGeom>
                            <a:ln>
                              <a:noFill/>
                            </a:ln>
                          </wps:spPr>
                          <wps:txbx>
                            <w:txbxContent>
                              <w:p w14:paraId="0A86962D" w14:textId="77777777" w:rsidR="00C87F1E" w:rsidRDefault="00C87F1E" w:rsidP="00C87F1E">
                                <w:pPr>
                                  <w:pStyle w:val="a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83C0148" w14:textId="77777777" w:rsidR="00C87F1E" w:rsidRPr="00F51800" w:rsidRDefault="00C87F1E">
                                <w:pPr>
                                  <w:pStyle w:val="a5"/>
                                  <w:numPr>
                                    <w:ilvl w:val="0"/>
                                    <w:numId w:val="10"/>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تطبيق مبادئ تبسيط الإجراءات وإزالة الأنشطة غير الضرورية.</w:t>
                                </w:r>
                              </w:p>
                              <w:p w14:paraId="610A0531" w14:textId="77777777" w:rsidR="00C87F1E" w:rsidRPr="00F51800" w:rsidRDefault="00C87F1E">
                                <w:pPr>
                                  <w:pStyle w:val="a5"/>
                                  <w:numPr>
                                    <w:ilvl w:val="0"/>
                                    <w:numId w:val="10"/>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عمليات أكثر كفاءة ومرونة وتركيزًا على المستفيد.</w:t>
                                </w:r>
                              </w:p>
                              <w:p w14:paraId="58760111" w14:textId="77777777" w:rsidR="00C87F1E" w:rsidRPr="00F51800" w:rsidRDefault="00C87F1E">
                                <w:pPr>
                                  <w:pStyle w:val="a5"/>
                                  <w:numPr>
                                    <w:ilvl w:val="0"/>
                                    <w:numId w:val="10"/>
                                  </w:numPr>
                                  <w:rPr>
                                    <w:rFonts w:ascii="Sakkal Majalla" w:hAnsi="Sakkal Majalla" w:cs="Sakkal Majalla"/>
                                  </w:rPr>
                                </w:pPr>
                                <w:r w:rsidRPr="00F51800">
                                  <w:rPr>
                                    <w:rFonts w:ascii="Sakkal Majalla" w:eastAsia="GE Dinar One" w:hAnsi="Sakkal Majalla" w:cs="Sakkal Majalla"/>
                                    <w:b/>
                                    <w:bCs/>
                                    <w:kern w:val="24"/>
                                    <w:sz w:val="36"/>
                                    <w:szCs w:val="36"/>
                                    <w:rtl/>
                                  </w:rPr>
                                  <w:t>إعداد خريطة مقترحة للعملية بعد التحسين.</w:t>
                                </w:r>
                              </w:p>
                            </w:txbxContent>
                          </wps:txbx>
                          <wps:bodyPr vert="horz" wrap="square" lIns="91440" tIns="45720" rIns="91440" bIns="45720" anchor="t">
                            <a:prstTxWarp prst="textNoShape">
                              <a:avLst/>
                            </a:prstTxWarp>
                            <a:noAutofit/>
                          </wps:bodyPr>
                        </wps:wsp>
                        <wps:wsp>
                          <wps:cNvPr id="1097" name="Rectangle 1097"/>
                          <wps:cNvSpPr/>
                          <wps:spPr>
                            <a:xfrm>
                              <a:off x="-793227" y="817180"/>
                              <a:ext cx="3384060" cy="6336601"/>
                            </a:xfrm>
                            <a:prstGeom prst="rect">
                              <a:avLst/>
                            </a:prstGeom>
                            <a:ln>
                              <a:noFill/>
                            </a:ln>
                          </wps:spPr>
                          <wps:txbx>
                            <w:txbxContent>
                              <w:p w14:paraId="4213C1F7" w14:textId="77777777" w:rsidR="00C87F1E" w:rsidRPr="00F51800" w:rsidRDefault="00C87F1E">
                                <w:pPr>
                                  <w:pStyle w:val="a5"/>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مبادئ تبسيط الإجراءات وتقليل الخطوات والموافقات.</w:t>
                                </w:r>
                              </w:p>
                              <w:p w14:paraId="0B0503F0" w14:textId="77777777" w:rsidR="00C87F1E" w:rsidRPr="00F51800" w:rsidRDefault="00C87F1E">
                                <w:pPr>
                                  <w:pStyle w:val="a5"/>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تصنيف الأنشطة إلى أنشطة ذات قيمة وأخرى غير ذات قيمة.</w:t>
                                </w:r>
                              </w:p>
                              <w:p w14:paraId="5A74D48B" w14:textId="77777777" w:rsidR="00C87F1E" w:rsidRPr="00F51800" w:rsidRDefault="00C87F1E">
                                <w:pPr>
                                  <w:pStyle w:val="a5"/>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منهجيات الإلغاء والدمج وإعادة الترتيب والتبسيط.</w:t>
                                </w:r>
                              </w:p>
                              <w:p w14:paraId="4F0AC7D7" w14:textId="77777777" w:rsidR="00C87F1E" w:rsidRPr="00F51800" w:rsidRDefault="00C87F1E">
                                <w:pPr>
                                  <w:pStyle w:val="a5"/>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إعادة هندسة العمليات والتحسين التدريجي المستمر.</w:t>
                                </w:r>
                              </w:p>
                              <w:p w14:paraId="6BA159CC" w14:textId="77777777" w:rsidR="00C87F1E" w:rsidRPr="00F51800" w:rsidRDefault="00C87F1E">
                                <w:pPr>
                                  <w:pStyle w:val="a5"/>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الوضع المستقبلي للعملية (</w:t>
                                </w:r>
                                <w:r w:rsidRPr="00F51800">
                                  <w:rPr>
                                    <w:rFonts w:ascii="Sakkal Majalla" w:eastAsia="GE Dinar One" w:hAnsi="Sakkal Majalla" w:cs="Sakkal Majalla"/>
                                    <w:b/>
                                    <w:bCs/>
                                    <w:kern w:val="24"/>
                                    <w:sz w:val="36"/>
                                    <w:szCs w:val="36"/>
                                  </w:rPr>
                                  <w:t>To-Be</w:t>
                                </w:r>
                                <w:r w:rsidRPr="00F51800">
                                  <w:rPr>
                                    <w:rFonts w:ascii="Sakkal Majalla" w:eastAsia="GE Dinar One" w:hAnsi="Sakkal Majalla" w:cs="Sakkal Majalla"/>
                                    <w:b/>
                                    <w:bCs/>
                                    <w:kern w:val="24"/>
                                    <w:sz w:val="36"/>
                                    <w:szCs w:val="36"/>
                                    <w:rtl/>
                                  </w:rPr>
                                  <w:t>).</w:t>
                                </w:r>
                              </w:p>
                              <w:p w14:paraId="27FEC705" w14:textId="77777777" w:rsidR="00C87F1E" w:rsidRDefault="00C87F1E">
                                <w:pPr>
                                  <w:pStyle w:val="a5"/>
                                  <w:numPr>
                                    <w:ilvl w:val="0"/>
                                    <w:numId w:val="9"/>
                                  </w:numPr>
                                  <w:spacing w:line="240" w:lineRule="auto"/>
                                  <w:rPr>
                                    <w:rFonts w:ascii="Sakkal Majalla" w:eastAsia="GE Dinar One" w:hAnsi="Sakkal Majalla" w:cs="Sakkal Majalla"/>
                                    <w:b/>
                                    <w:bCs/>
                                    <w:kern w:val="24"/>
                                    <w:sz w:val="36"/>
                                    <w:szCs w:val="36"/>
                                  </w:rPr>
                                </w:pPr>
                                <w:r w:rsidRPr="00F51800">
                                  <w:rPr>
                                    <w:rFonts w:ascii="Sakkal Majalla" w:eastAsia="GE Dinar One" w:hAnsi="Sakkal Majalla" w:cs="Sakkal Majalla"/>
                                    <w:b/>
                                    <w:bCs/>
                                    <w:kern w:val="24"/>
                                    <w:sz w:val="36"/>
                                    <w:szCs w:val="36"/>
                                    <w:rtl/>
                                  </w:rPr>
                                  <w:t xml:space="preserve">توحيد الإجراءات وإعداد إجراءات العمل القياسية </w:t>
                                </w:r>
                                <w:r w:rsidRPr="00F51800">
                                  <w:rPr>
                                    <w:rFonts w:ascii="Sakkal Majalla" w:eastAsia="GE Dinar One" w:hAnsi="Sakkal Majalla" w:cs="Sakkal Majalla"/>
                                    <w:b/>
                                    <w:bCs/>
                                    <w:kern w:val="24"/>
                                    <w:sz w:val="36"/>
                                    <w:szCs w:val="36"/>
                                  </w:rPr>
                                  <w:t>SOPs</w:t>
                                </w:r>
                                <w:r w:rsidRPr="00F51800">
                                  <w:rPr>
                                    <w:rFonts w:ascii="Sakkal Majalla" w:eastAsia="GE Dinar One" w:hAnsi="Sakkal Majalla" w:cs="Sakkal Majalla"/>
                                    <w:b/>
                                    <w:bCs/>
                                    <w:kern w:val="24"/>
                                    <w:sz w:val="36"/>
                                    <w:szCs w:val="36"/>
                                    <w:rtl/>
                                  </w:rPr>
                                  <w:t>.</w:t>
                                </w:r>
                              </w:p>
                            </w:txbxContent>
                          </wps:txbx>
                          <wps:bodyPr vert="horz" wrap="square" lIns="91440" tIns="45720" rIns="91440" bIns="45720" anchor="t">
                            <a:prstTxWarp prst="textNoShape">
                              <a:avLst/>
                            </a:prstTxWarp>
                            <a:noAutofit/>
                          </wps:bodyPr>
                        </wps:wsp>
                      </wpg:grpSp>
                      <wpg:grpSp>
                        <wpg:cNvPr id="1099" name="Group 1099"/>
                        <wpg:cNvGrpSpPr/>
                        <wpg:grpSpPr>
                          <a:xfrm>
                            <a:off x="-238163" y="0"/>
                            <a:ext cx="6704919" cy="2110603"/>
                            <a:chOff x="-238163" y="0"/>
                            <a:chExt cx="6704919" cy="2110603"/>
                          </a:xfrm>
                        </wpg:grpSpPr>
                        <pic:pic xmlns:pic="http://schemas.openxmlformats.org/drawingml/2006/picture">
                          <pic:nvPicPr>
                            <pic:cNvPr id="1100" name="Image"/>
                            <pic:cNvPicPr/>
                          </pic:nvPicPr>
                          <pic:blipFill>
                            <a:blip r:embed="rId35" cstate="print">
                              <a:duotone>
                                <a:srgbClr val="000000"/>
                                <a:srgbClr val="B7BBD7"/>
                              </a:duotone>
                            </a:blip>
                            <a:srcRect/>
                            <a:stretch/>
                          </pic:blipFill>
                          <pic:spPr>
                            <a:xfrm>
                              <a:off x="5546035" y="0"/>
                              <a:ext cx="526415" cy="526415"/>
                            </a:xfrm>
                            <a:prstGeom prst="rect">
                              <a:avLst/>
                            </a:prstGeom>
                            <a:ln>
                              <a:noFill/>
                            </a:ln>
                          </pic:spPr>
                        </pic:pic>
                        <wps:wsp>
                          <wps:cNvPr id="1101" name="Rectangle 1101"/>
                          <wps:cNvSpPr/>
                          <wps:spPr>
                            <a:xfrm>
                              <a:off x="5334551" y="967603"/>
                              <a:ext cx="1132205" cy="1143000"/>
                            </a:xfrm>
                            <a:prstGeom prst="rect">
                              <a:avLst/>
                            </a:prstGeom>
                          </wps:spPr>
                          <wps:txbx>
                            <w:txbxContent>
                              <w:p w14:paraId="7425D179"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69E1F3CF"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wps:txbx>
                          <wps:bodyPr wrap="square">
                            <a:prstTxWarp prst="textNoShape">
                              <a:avLst/>
                            </a:prstTxWarp>
                            <a:spAutoFit/>
                          </wps:bodyPr>
                        </wps:wsp>
                        <wps:wsp>
                          <wps:cNvPr id="1103" name="Rectangle 1103"/>
                          <wps:cNvSpPr/>
                          <wps:spPr>
                            <a:xfrm>
                              <a:off x="2980333" y="162742"/>
                              <a:ext cx="2430145" cy="704850"/>
                            </a:xfrm>
                            <a:prstGeom prst="rect">
                              <a:avLst/>
                            </a:prstGeom>
                          </wps:spPr>
                          <wps:txbx>
                            <w:txbxContent>
                              <w:p w14:paraId="1C5338EC"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wps:txbx>
                          <wps:bodyPr wrap="square">
                            <a:prstTxWarp prst="textNoShape">
                              <a:avLst/>
                            </a:prstTxWarp>
                            <a:spAutoFit/>
                          </wps:bodyPr>
                        </wps:wsp>
                        <wps:wsp>
                          <wps:cNvPr id="1104" name="Rectangle 1104"/>
                          <wps:cNvSpPr/>
                          <wps:spPr>
                            <a:xfrm>
                              <a:off x="-238163" y="1424427"/>
                              <a:ext cx="5476875" cy="649605"/>
                            </a:xfrm>
                            <a:prstGeom prst="rect">
                              <a:avLst/>
                            </a:prstGeom>
                          </wps:spPr>
                          <wps:txbx>
                            <w:txbxContent>
                              <w:p w14:paraId="3FBB7EB7" w14:textId="77777777" w:rsidR="00C87F1E" w:rsidRDefault="00C87F1E" w:rsidP="00C87F1E">
                                <w:pPr>
                                  <w:jc w:val="center"/>
                                  <w:rPr>
                                    <w:rFonts w:ascii="Calibri" w:eastAsia="GE Dinar One" w:hAnsi="Calibri" w:cs="Calibri"/>
                                    <w:b/>
                                    <w:bCs/>
                                    <w:kern w:val="24"/>
                                    <w:sz w:val="48"/>
                                    <w:szCs w:val="48"/>
                                    <w:lang w:bidi="ar-SY"/>
                                  </w:rPr>
                                </w:pPr>
                                <w:r w:rsidRPr="00F51800">
                                  <w:rPr>
                                    <w:rFonts w:ascii="Calibri" w:eastAsia="GE Dinar One" w:hAnsi="Calibri" w:cs="Calibri"/>
                                    <w:b/>
                                    <w:bCs/>
                                    <w:kern w:val="24"/>
                                    <w:sz w:val="48"/>
                                    <w:szCs w:val="48"/>
                                    <w:rtl/>
                                    <w:lang w:bidi="ar-SY"/>
                                  </w:rPr>
                                  <w:t>تبسيط الإجراءات وإعادة تصميم العمليات</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6AE1BCE4" id="_x0000_s1152" style="position:absolute;margin-left:-57.55pt;margin-top:-47.5pt;width:558.9pt;height:765.75pt;z-index:252310528;mso-wrap-distance-left:0;mso-wrap-distance-right:0;mso-position-horizontal-relative:margin;mso-position-vertical-relative:text;mso-width-relative:margin" coordorigin="-6312" coordsize="70980,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m3RjmgYAAEgfAAAOAAAAZHJzL2Uyb0RvYy54bWzsWduO2zYQfS/QfxD0&#10;7likqCvWGzTdJggQJEGTos+0LNtCdCslr739+s6QFCXfdm0ncbJAH2xQlEjN9czh6Oblpsit+1Q0&#10;WVVObPLCsa20TKpZVi4m9l+fX49C22paXs54XpXpxH5IG/vl7a+/3KzrOKXVsspnqbBgk7KJ1/XE&#10;XrZtHY/HTbJMC968qOq0hJvzShS8hUuxGM8EX8PuRT6mjuOP15WY1aJK0qaB2Tt1076V+8/nadJ+&#10;mM+btLXyiQ2ytfJfyP8p/o9vb3i8ELxeZokWg18gRcGzEl5qtrrjLbdWItvbqsgSUTXVvH2RVMW4&#10;ms+zJJU6gDbE2dHmjahWtdRlEa8XtTETmHbHThdvm7y/fyPqT/VHoaSH4bsq+dKAXcbrehEP7+P1&#10;on94MxcFLgIlrI206IOxaLpprQQmAycKHebbVgL3ooB6DvWUzZMlOAbXjXyX0Ah8069Oln88sX7M&#10;Y/V6KaQRykiI/pfCfxRWNoPAdELXtkpeQAhKq1pyBrTcVlJPmA271xgth9JSLyCBp2Oo09gPScgY&#10;URoHxHNpsKdxELmUBoc1xvWeO1gfhAQtdoHGbE9jhjudqTF6J0SFev90ulLqU49ChqN3fea6QbTj&#10;XDdkEfOPqHpk+QWaenuaSpufqannO/6OXzpNPccLfK2oRzzP8XcUPbC2j+LDq4/qCUjY9MnefF2y&#10;f1ryOpUY0mAy9/kATlH58OGe55gOgQoO+RgCggyVJm40Nuyk+wGFHzeWUZfHtWjaN2lVWDiY2Gme&#10;Z3WDQvKY379rWhXu3VM43VR5Nnud5bm8EIvp77mwQG7IbD9kYaTW5vWSq1lIS0cmJry1UY/LFNra&#10;Jy9xt7LCfdUrcQYQpVMaR9Nq9qDAEeX5vPmbi1rL3YLC76vOwHuyq2f1ht02cndw7+1NnSUx/DSo&#10;w2jPz08XP1jVrkRq602Kk/YouPiyqkdQf2reZtMsz9oHWUvBiChUef8xS1BlvNgKGUgAFTJvC75I&#10;MVy6R3ABmnBv/RRc2/kNx1pSqMA7FeyAsqo63lXJqkjLVpV7keYgdFU2SwgZ2xJxWkxTAHjxdoaY&#10;CVSjBYivRVa2MibyVWFNRbZYQpwFEBNQZ5KqbAXHwBupGeV7lE5FV/In0AaYhNBpRdomy06zXhnU&#10;82hiRNT1FOSFhAUU7cTjLjlcj0LqKMjUY/X+Lr+6sNdBJkAWFd2HMkMaXAkihyCXDDhdqBHsr4Mm&#10;URcaaDteLvIUIUWWAxQBwuhpSBkWCz+KXFmtestBrfWID2Ucq40XuIxJkD+OK0+YbjvP2810I6kC&#10;1F5wSJ/61hrY4cRu/llxyDR05aVAAPFU/7ZqAW8kwvWv0BghYaEnNKpSSypiiraB7wiifZvOwIyU&#10;e8jZ9MQjdIaB48CcYG1durs4heJMaAgUoqvtRO7P45646bWaAPXlDpd6ETVLI/9xBnOVCEV5tuod&#10;TGg/nxScGH0BULkDNOiJ8v5/vZOBjeEOA3OI+U68JjI8f4hEMHuOs0c6tBGFNNPr8gLiwHdcgHeF&#10;QkwfaL45CpnoVMzhyiiE9Q1+z4icROYM8FOSE0TDn4CckNCleEpDFPPdKNCY3gW3GxKgJyq29RjS&#10;5uLY7lnSDyUnEfQfFPRvQYJMbESlk/DfdRhgATBgsFzAAjjrIqL07IRGgYdgIXHBdakPh0R84lLj&#10;8fik40lPWwzCacCAphxQ3GUl/rW3wcPK35YAvhFhDDti8oJ5AYULMbwzHd7hZQJbTWzFRS9nQGWF&#10;DGj+GAO6VqEwB+CtqDjvFDwatHJCEpBwpxvkAqd1Orrvu67vO9tcaI8cPE5az44K3fHpzrHYqn2e&#10;UXEqLzYHka7NF+lDyHm8mAL84VkDsn3HpX4ASEDgNUgAKCHgXpl6Q2a8v7pnx8fWG6DoNe0O4c+q&#10;EhM8Yz+3NsFsVbXwfUKe+YfdJewYqEaS6SOpBtOr4NWrO4kV4DezGsbfrI3gMQisw+cN6jOiq7Sn&#10;xt+j0Byq3tfBZgIguV+xcRb0PLlie67LoGMgczjyA5OmHdkhBLrwjrYjIczVnjaJeCY2y9ae6sWg&#10;jH1l1r1og8HXbShcy2WHzl1EQePJLoMvDY7rKtglPg3YTvOMgpMItH0k9gIOh1/HsY56zFDDH3L4&#10;upbHzPehAQEijmEMJ9Hi0aDUEUYZg+9aW7zYY/DhBPsmqo8U+ZBxX4FWR11meNsPcVlfs3X7FT7X&#10;Su6vPy3j9+DhtXyq/wB++x8AAAD//wMAUEsDBAoAAAAAAAAAIQAAAAAAOgwAADoMAAAUAAAAZHJz&#10;L21lZGlhL2ltYWdlMS5wbmeJUE5HDQoaCgAAAA1JSERSAAAAVQAAAFUIAwAAAA8rWGgAAAABc1JH&#10;QgCuzhzpAAAABGdBTUEAALGPC/xhBQAAAuJQTFRFAAAA////gICAqqqqv7+/zMzMqqqqtra2v7+/&#10;qqqqs7Ozubm5qqqqsbGxtra2u7u7r6+vtLS0uLi4rq6us7Oztra2rq6usbGxtbW1uLi4sbGxs7Oz&#10;tra2sLCws7OztbW1r6+vsrKytLS0tra2sbGxs7OztbW1sbGxs7OztLS0sLCwsrKytLS0tbW1sbGx&#10;s7OztbW1sbGxs7OztLS0tbW1srKys7OztbW1srKys7OztLS0sbGxs7OztLS0srKys7OztLS0srKy&#10;s7OztLS0sbGxs7OztLS0tbW1srKys7OztLS0srKys7OztLS0srKys7Ozs7OzsrKys7OztLS0srKy&#10;s7OztLS0srKys7Ozs7OztLS0srKys7OzsrKys7OztLS0srKys7OztLS0srKys7OztLS0srKys7Oz&#10;s7OztLS0s7OztLS0srKys7OzsrKys7Ozs7OztLS0s7Ozs7OztLS0srKys7OztLS0srKys7Ozs7Oz&#10;tLS0s7Ozs7OztLS0srKys7Ozs7OzsrKys7Ozs7OztLS0s7Ozs7OztLS0srKys7Ozs7OzsrKys7Oz&#10;s7OztLS0s7Ozs7OztLS0srKys7Ozs7OztLS0s7Ozs7OztLS0s7Ozs7Ozs7OzsrKys7Ozs7OztLS0&#10;s7OztLS0s7Ozs7Ozs7OzsrKys7Ozs7OztLS0s7Ozs7Ozs7Ozs7Ozs7OzsrKy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3hT7AAAAPV0Uk5TAAECAwQFBgcICQoLDA0ODxAR&#10;EhMUFRYXGBkaGxwdHh8gISIjJCUmJygpKissLS4vMDEyMzQ1Njc4OTo7PD0/QEFCQ0RFRkdISUpL&#10;TE1OT1BRU1RVVldYWVpbXF1eYGFiY2RmZ2hpamtsbW9wcXJ0dXZ3eHl6e3x9fn+AgYKDhIWGh4iJ&#10;iouMjY6PkJGSk5SVlpeYmZqbnJ2en6ChoqOkpaaoqaqrrK2ur7CxsrO0tbe4uru8vb6/wMHCw8TF&#10;xsfIycrLzM3Oz9DR0tPU1dbX2Nna29zd3t/g4eLj5OXm5+jp6uvs7e/w8fLz9PX29/j5+vv8/f7V&#10;vSE1AAAACXBIWXMAACHVAAAh1QEEnLSdAAAH4ElEQVRYR9WYe3xUxRXHZ7MkGx51lUfUxgQIKIbw&#10;liZQQkB5KCJaC8UgUnyAaKtU8AGmKJZSFFFB8RUBpWo1RBACSDBRTBAIEAGDPLQsgZiQB+z7zvm/&#10;M2fO7r27e7OfG+DzsX7/mTNnzv3t7MzcMzOX/drpOHjUzTHk3Wij5ovjqs3nNIghWFvYgQIuhk5l&#10;pBMNX0AR1khdVrpLUfoHxkadh91jcmKY+BMcZsy2gCJ3bX28HT1uTq6LOiM4y9ifNBhELREsAR9j&#10;SS0UKNjbnVrMSKmiKIFnEWP5AKbhCwEYSyimSIG2klrMyDkP7/2GbElcVZ20vXCKTDNGcxhBJjJF&#10;g5vIjGCpHAEDb4BGlhk3A+SQieS2wIH8STHMdMFBilCsiux7FNGqydtp3KLhf6MIRdtUmXP92SAJ&#10;GQgcfzGZAhRtVGWOHn2zYsj8LbWGaKuqNX451cIAjZ+gzElNcbGiapwfLZ2a4mJFFeCn9xXl+ruV&#10;OjnfnMli6qypbqC64Y3dabLCkODOS1Bd6yOVaHxrLkG1fXp3c9LbX4JqXP5/VDeabIg6F569ONVG&#10;er4Vqq2q7ntQ8Taq3r3qjTgs72dV1cBlG9cSw4Kv7kpNcbGi2r6LjnFvbB0rqm3nl1P9yJBfK6+i&#10;prhYUTUuen4Z8+vRZYpN+srKmPO4OXPE71pTNckDezn1PhpeeQmqK72kEo1nOWP3tZRSmBlxVBMc&#10;rZEgjrKOyANs9sn5ZEniqLaFkSfhPJmSy6Oa4xVzQLbEXHVbbH7lNI6pU5Zsqv7ZBxfOHPj0+buu&#10;Rp/oqQBNhbmqWX5tlM3O9ZphZXDueVUM7zAf5+Z9PbxQ8TGqjltYEM2zExgb+q5HaAUOFq1cXPCP&#10;14sPyX9UzEacAO01cUCVj88QG2VY1bgyW3+35sretSzoRFVxqfinl7/CakFb5qxUD3tzsUGpFhny&#10;wJ7O2BBD748DECiZGnmZcw5KEH/0aNYW6pfrRnQrVQskVgH3P0CVCMRxqhx4Tep8jfvHKJdV1awa&#10;4DtMb2JCVUzWl5mLNaibSC6lak/SMb30JZQBP3AFVZg9UcQlijcMkf/8RMY8jXvHkodUPzfsW/u7&#10;UJMBx3ucb6IRTRr74vaTzf7GY5tfGC57kEbPQd0dKkCgVMmvMHm3pnNovgYtW/oeChPwIhtz0nWa&#10;u8M91VWr5yo+0FUzFy2VTLHJmfp5CPrsz4mrbGDPO4vm/31NtVg4GWklnJfJBx8bhgGKkKpJHqhW&#10;nWhxsPkA/0KXY4NYCJWhScurWOv8Usz+dbJi65iETiSO6hI3qpa3S2sCd0/psa0W9/JpoVkSyJ7u&#10;xCY2tbFEX+hxVMM8wPnTaMzg/MSVaCmcO0VP05T9DHePUpbAiuqHcAaPHllucI9EjyJtq+jp9fc+&#10;hX0ccA5WoFdirtqhc5gkZnPBp9i2ArTZaDCHXGXOL2RPr6vjD0uXyAQ/hr/4mKt+Fc6vvg9Zfw64&#10;eyTUQAWOqS2/pGIwS9smetqDdTkE+9H5FkCWNCTmqrXhJKZ9z54CuF02jQRN3btF7tJmOLeLnsr0&#10;JtQGSu9MgAdlKQmpHl+l2Iqqwx+aRdzfi/0HoK8MXQ5+HNXr66BxWfZ28e73kNW7AZ6R5VCAV2Qp&#10;UarGDSXmbvgdAL7EB8CLN+/V4J/m3CZ6qqa1J/3RbjKDE0r1fUN+/dq4diSnAPDbQD14caG7oMH5&#10;Gec76NcdAN/IMglgBzoESjUuZwAcsmwBr12WzVCffDR4pHfxMVz/QrVClnZxsZalxILqIQBckd+B&#10;t5ssi8B7e+970mYDPCmrImd9IssuABtlKVGqV6TrdI3+zigOdH1kWQh+/Hw00Av19w+c1wwt18rq&#10;RIDFshwA8KYsJUq11JBfj0TfCwoAxsnyNtBmydK+QgX6HpM128v0b+8BeFSWEqWqwgg1tTrDOeDz&#10;CbWwGR225896gx7XLPxTnavgR/S+CjwbDUFI9dtpipW66qDV69ateyuHtauHD9DxDnjvRIP1mjD5&#10;Vsx/jM0OaPNk2bEc6hLRIwipmmQXlV9PM/YZnMT4kQFoysAmnSE+OJ0pjT51UIgeSRzVpy8IUc8S&#10;xv6icdyy7c9x/kXkV5mM/QCP4Egs4L7QDhtXNcwNHmjBtZWwBeBYf/Qh9t+7ILgGzZQmqMElgVhR&#10;tYnBfgKtHruAu17uhTZj/QsbAD7HNWx/DaBAX5Lmqlf3NXCDI/EUuNR+7tgg3m3fljl52aPmlgnT&#10;vQrdbEg9/BCeq9ZU9xmPc+772F857FPLuNO9h8kt4N9MUGfAa6vhwh/RUpirHjeq+mezDrs5f5P6&#10;0v7RXaeb/AFf439Lp2J+EK/mJnE0IBsJqZ4uUuxG1axJd+qMF5tWtyrwrw3dm5N6Dxs/YWxO99BW&#10;feUnASiPOPEoVUMihKDp+XVEA/D1KVSJpKc4EdeoE2YIpbraT5KCHeFDWgQ3fQ/84CSqGLBPr+FQ&#10;1Y9qhFK1wuAjQQi8289wQhEkD/4oCMGv1UFDJy+oEpIFuopcxetKZur/JWVO6Tnx+hXEnM4HNMD+&#10;cdmWGJQ8tkJ+5AuUL/3zxDGTHnqpUm537vLhJGUgeQMOphXc+cw5fiNVCN+/R5t+UXEWN7T27TIK&#10;z3QZ33PhVzVnmr0BT1PtkdK5qahhQvLA0bdYIpcO2/ZrMn+XmzdiaJ8U3Bx/xTD2P0fVnIp+a6AH&#10;AAAAAElFTkSuQmCCUEsDBAoAAAAAAAAAIQAAAAAAhAgAAIQIAAAUAAAAZHJzL21lZGlhL2ltYWdl&#10;Mi5wbmeJUE5HDQoaCgAAAA1JSERSAAAAXAAAAFwIBgAAAOPv0lgAAAABc1JHQgCuzhzpAAAABGdB&#10;TUEAALGPC/xhBQAAAAlwSFlzAAAh1QAAIdUBBJy0nQAACBlJREFUeF7tnXWoNUUYhz+7u1vsFrsw&#10;sRsbsbsQxQ5EFEVF5RMD9Q/7D0HMa+BnYQcW2N2B3V2/B3Yvc+a85+y59+6MO/vNhQfueXfOzJzf&#10;zs7MzjsxbmhoKBSTiLXFteJJ8VQg7hDbiamElY9QLCQuFxPEgWIaYYXrwDTWxNbiS/G3+Dkg/4hv&#10;xb7CykcIZhX8kfZfBUcLK2wHprEGJhOPi9/EUWKKgKwjfhevCSsvIdhM/Cg+FHsX/z8v5hdW+GFM&#10;Yw3MLF4Wn4hVC1tInhPcXOtaCG4SPLn7ianFI+JXgfhW+GFMYw3wyL0iEHzlwhaSZ8Sfni0UqwvE&#10;fVaU7ca6ghvwdPG5J6bRg+phTrGS2F2cIE6t4GzxuYgpOPWolRefEwX1/VpiHkG1ZMVpQdiHxB9i&#10;r8JWwh91+k7CtXdgGh3mEKcL6icS+XeExBTcSr8f/J43xHixlLDi9dlc/CLQY4HCVrKV+E7QlsxS&#10;2LowjQWLi9dF2Qo/II4VO4rtK9hD0KDErlKsvPiQ/8PFzYKqgargXbGksOIuofq4WlCKTytsLohM&#10;6acB36ewdWEaBY8aXybyewT1lhWuF6nU4RSq68VP4iuxirDCwbLiM0FXd77C5rO/4Om5W8xY2Dro&#10;MhRcICjVt4m5CttImEm8JD4VqwkrTJ28KHjUrWtVzCAuERQuSj15t8JdKQjTr789vXhVcAPXL2wd&#10;dBnEoqJ8zMy7NAC8Zd4rqCcvFNR38waAeA8SFI7KHkIfEIrSy02jMfWvU8ejyZuCsP51l20F+blP&#10;TFrYhun4UHCSIPJzRNcXRsCa4h3hN1Yh4EnaRlj5GBTaHeI617EBPZNrBKWbYQQEpYHsBW0E7Rca&#10;biHcuEzBbxG8Mu/m2EbLwoKuGPXkDYGgl7GioPtq5WFQeIGhhD/s2GAZQcFBcF6ueKvsB9UJ7Qk3&#10;j7qcp304PjdioESTIN0bukD+9TbDDftYvO3YgDfljwQ340Fx/wCU3WiGNzr6+W7EwMXHBINBmxS2&#10;iQUEf19QHbj2UnBuBEMWaFQFhfUbkQXvwyCCT1fYqthYZMEryIJHJgsemSx4ZLLgkWmN4NOKXuMT&#10;uKQWicCCAkGtPJS0QnAGhq4QuMDow7rXdhCMTfAWF5q3xBHCTd8necEnF4zL8Jr7gfAH5XcV/AhL&#10;oLohnSqvetKCM0RAiWKAn4zinrPCMbeD0cnQMKZDAbDyUJK04Lzafi1+EDsXtqaTrOBLCLw9uJpO&#10;FlUlqyk0XnA8OTeKFRwbjy4eDwbgzxKxp5+NhcYLznQDxogfFXTvaBRxyWHDVeX3SppO4wVnCkU5&#10;Awl32qWCauQFgXPW+k6TSaIOx7/HH6WaaoTMzi6ssD7U9XhEGNSvi4OFldYgJNNoLi34Di8X+PSs&#10;MBY4f5lyQMbqgikdo/XDJiM40J9eToykR0Lm1xDMIa8L8mGlNQhJCd4GsuCRyYJHJgsemSx4ZLLg&#10;kcmCRyYLHpkseGSy4JFpjeBMZucV3reTFnOyD4kAa256zRwoaYXgrA1ipRhTdxnOda8dJtxJ9aFh&#10;gYGbvk/ygrMwC+8PQ7d4f/hB7vXZBOslD40Ai52Ym+Km75O04IyJswqOKRLXibEsXYlFsoKzxOJi&#10;gfeHuPBzWuGaRrKCl4uyvhCsNLPCNJHGC069yLoXVidPKXA+0BtAbGZarSes7zWVxguOoKzqIixC&#10;s28JGcO3SWPID7C+11SSqFLY9YewiMzuEdTb9EissD7MWcElRh1fFyw5t9IahCQEp/fBiwXrE+lr&#10;X1bYrLA+ewqcyKRVF7eK1juRySii0zMZSQlj9wa87HQf64J8WGkNQjKCt4UseGSy4JHJgkcmCx6Z&#10;LHhksuCRyYJHJgsemSx4ZFojOJm01vvgqMANx/qg0DAu3+p1miVsw8c2eqwB8kVnpJEN19k0NzRs&#10;sXeAcNP3aYXgxwucyGxa5k9T2EUwwojfMzSkg6PETd8nacF5fPEIMT7OWvdeu3Oy6yfe9NBQdVUN&#10;2yYtOEu/cUgQD5sYWGGaRhKCW6WGEsWuzJTuM0THRokNpvGCU03g4XF3imDnhnKTxPMFzmX3O02m&#10;8YKzkTsN4hOCiT/0SMql37cXn63vNZXGC47IdwqmRfB3nqAaYRtrVhlb32kySdThTNDkj1JNNUKm&#10;FhNWWB8W0t4l2Ou2Dlj6XbXNUj+SEBxwBrNhOhnlZcYKY8GWSN8LNrGpC3a2QDgrvSqSERwo1ewX&#10;PtKl31sK9uOui0GfLoukBG8DWfDIVAnOoRyniOMGgPMimHeZBe9DleDWqooqsuB9qBKc6dcc5MdS&#10;mSouEhzrkAXvQ67DI5MFj8z/Ijj96FLwTQvbxAKCs3LjPccGQQUHdlpjvje7H1vX2wrC4JniXDfX&#10;HlxwzmHDLUV/0rreVjgSjIG4qxwbBBd8A0EfkgEhTm+ywrQRjtlFcIYIXHtwwYGD20j8GJGSE2E0&#10;0G7h0WfEk1kEcwv3Okc+jkXwjvElN5ALXhycv6xSO1NUbQyQKjSU7ObJuZ9Uo5w/57sElxc0pPRe&#10;mOPiXusFMxI4k41jwvqexeaC87c8N54185wBzBoe7ljqcC4Fu4gyZ4Xfh9hHCksHChvzWhjvZ4ME&#10;Vt9ZcZbwhDBMTLxdJ8t2fDDYSNBr4W5Rr1PNcBP4nDL8Dn4PQiNO1abyDCPTZeQ77PpvxVlC3MTL&#10;grGus5E7PvSAGVOMdVO14LPEh0ldlzK4BnFybyiYG1M1s4DreKiYRcYNsuIsmSAYTzE2PR4a9x/A&#10;tcqsORCCIQAAAABJRU5ErkJgglBLAwQUAAYACAAAACEAEbTZVuMAAAAOAQAADwAAAGRycy9kb3du&#10;cmV2LnhtbEyPwW7CMBBE75X6D9ZW6g1sQ0NpGgch1PaEKhUqVdxMvCQRsR3FJgl/3+XU3ma0T7Mz&#10;2Wq0DeuxC7V3CuRUAENXeFO7UsH3/n2yBBaidkY33qGCKwZY5fd3mU6NH9wX9rtYMgpxIdUKqhjb&#10;lPNQVGh1mPoWHd1OvrM6ku1Kbjo9ULht+EyIBbe6dvSh0i1uKizOu4tV8DHoYT2Xb/32fNpcD/vk&#10;82crUanHh3H9CiziGP9guNWn6pBTp6O/OBNYo2AiZSKJJfWS0KobIsTsGdiR1NN8kQDPM/5/Rv4L&#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Kpt0&#10;Y5oGAABIHwAADgAAAAAAAAAAAAAAAAA6AgAAZHJzL2Uyb0RvYy54bWxQSwECLQAKAAAAAAAAACEA&#10;AAAAADoMAAA6DAAAFAAAAAAAAAAAAAAAAAAACQAAZHJzL21lZGlhL2ltYWdlMS5wbmdQSwECLQAK&#10;AAAAAAAAACEAAAAAAIQIAACECAAAFAAAAAAAAAAAAAAAAABsFQAAZHJzL21lZGlhL2ltYWdlMi5w&#10;bmdQSwECLQAUAAYACAAAACEAEbTZVuMAAAAOAQAADwAAAAAAAAAAAAAAAAAiHgAAZHJzL2Rvd25y&#10;ZXYueG1sUEsBAi0AFAAGAAgAAAAhAC5s8ADFAAAApQEAABkAAAAAAAAAAAAAAAAAMh8AAGRycy9f&#10;cmVscy9lMm9Eb2MueG1sLnJlbHNQSwUGAAAAAAcABwC+AQAALiAAAAAA&#10;">
                <v:group id="Group 1083" o:spid="_x0000_s1153" style="position:absolute;left:-6312;top:25717;width:68183;height:71533" coordorigin="-7932" coordsize="68185,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OwgAAAN0AAAAPAAAAZHJzL2Rvd25yZXYueG1sRE9Ni8Iw&#10;EL0v+B/CCN7WtCsuUo0i4ooHEVYF8TY0Y1tsJqWJbf33RhC8zeN9zmzRmVI0VLvCsoJ4GIEgTq0u&#10;OFNwOv59T0A4j6yxtEwKHuRgMe99zTDRtuV/ag4+EyGEXYIKcu+rREqX5mTQDW1FHLirrQ36AOtM&#10;6hrbEG5K+RNFv9JgwaEhx4pWOaW3w90o2LTYLkfxutndrqvH5Tjen3cxKTXod8spCE+d/4jf7q0O&#10;86PJCF7fhBPk/AkAAP//AwBQSwECLQAUAAYACAAAACEA2+H2y+4AAACFAQAAEwAAAAAAAAAAAAAA&#10;AAAAAAAAW0NvbnRlbnRfVHlwZXNdLnhtbFBLAQItABQABgAIAAAAIQBa9CxbvwAAABUBAAALAAAA&#10;AAAAAAAAAAAAAB8BAABfcmVscy8ucmVsc1BLAQItABQABgAIAAAAIQDym/ROwgAAAN0AAAAPAAAA&#10;AAAAAAAAAAAAAAcCAABkcnMvZG93bnJldi54bWxQSwUGAAAAAAMAAwC3AAAA9gIAAAAA&#10;">
                  <v:group id="Group 1084" o:spid="_x0000_s1154" style="position:absolute;left:31298;width:22625;height:6433" coordorigin="38494" coordsize="22625,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group id="Group 1085" o:spid="_x0000_s1155"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mhxAAAAN0AAAAPAAAAZHJzL2Rvd25yZXYueG1sRE9La8JA&#10;EL4X+h+WKXirm1QsIXUVkVZ6CIUaQbwN2TEJZmdDds3j33cLgrf5+J6z2oymET11rrasIJ5HIIgL&#10;q2suFRzzr9cEhPPIGhvLpGAiB5v189MKU20H/qX+4EsRQtilqKDyvk2ldEVFBt3ctsSBu9jOoA+w&#10;K6XucAjhppFvUfQuDdYcGipsaVdRcT3cjIL9gMN2EX/22fWym8758ueUxaTU7GXcfoDwNPqH+O7+&#10;1mF+lCzh/5twglz/AQAA//8DAFBLAQItABQABgAIAAAAIQDb4fbL7gAAAIUBAAATAAAAAAAAAAAA&#10;AAAAAAAAAABbQ29udGVudF9UeXBlc10ueG1sUEsBAi0AFAAGAAgAAAAhAFr0LFu/AAAAFQEAAAsA&#10;AAAAAAAAAAAAAAAAHwEAAF9yZWxzLy5yZWxzUEsBAi0AFAAGAAgAAAAhABI+yaHEAAAA3QAAAA8A&#10;AAAAAAAAAAAAAAAABwIAAGRycy9kb3ducmV2LnhtbFBLBQYAAAAAAwADALcAAAD4AgAAAAA=&#10;">
                      <v:oval id="Oval 1087" o:spid="_x0000_s1156"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KhxgAAAN0AAAAPAAAAZHJzL2Rvd25yZXYueG1sRE9La8JA&#10;EL4X/A/LCL0Us2mFJsSsUgqFipRQHwdvQ3ZMotnZNLtq+u9dodDbfHzPyReDacWFetdYVvAcxSCI&#10;S6sbrhRsNx+TFITzyBpby6Tglxws5qOHHDNtr/xNl7WvRAhhl6GC2vsuk9KVNRl0ke2IA3ewvUEf&#10;YF9J3eM1hJtWvsTxqzTYcGiosaP3msrT+mwUuKKYtpsnnR6Ln9V2+bXbJwfbKfU4Ht5mIDwN/l/8&#10;5/7UYX6cJnD/Jpwg5zcAAAD//wMAUEsBAi0AFAAGAAgAAAAhANvh9svuAAAAhQEAABMAAAAAAAAA&#10;AAAAAAAAAAAAAFtDb250ZW50X1R5cGVzXS54bWxQSwECLQAUAAYACAAAACEAWvQsW78AAAAVAQAA&#10;CwAAAAAAAAAAAAAAAAAfAQAAX3JlbHMvLnJlbHNQSwECLQAUAAYACAAAACEAkXbiocYAAADdAAAA&#10;DwAAAAAAAAAAAAAAAAAHAgAAZHJzL2Rvd25yZXYueG1sUEsFBgAAAAADAAMAtwAAAPoCAAAAAA==&#10;" fillcolor="#168489" stroked="f">
                        <v:fill opacity="49087f"/>
                      </v:oval>
                      <v:shape id="Image" o:spid="_x0000_s1157"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E6pxQAAAN0AAAAPAAAAZHJzL2Rvd25yZXYueG1sRI9Ba8Mw&#10;DIXvg/4Ho8Juq90yRsnqllIo7FAYzXrpTcRaki2WQ+y53n79dBjsJvGe3vu02RU/qExT7ANbWC4M&#10;KOImuJ5bC5e348MaVEzIDofAZOGbIuy2s7sNVi7c+Ey5Tq2SEI4VWuhSGiutY9ORx7gII7Fo72Hy&#10;mGSdWu0mvEm4H/TKmCftsWdp6HCkQ0fNZ/3lLbxmvERTP7pDOV3L/pw/Vvn0Y+39vOyfQSUq6d/8&#10;d/3iBN+sBVe+kRH09hcAAP//AwBQSwECLQAUAAYACAAAACEA2+H2y+4AAACFAQAAEwAAAAAAAAAA&#10;AAAAAAAAAAAAW0NvbnRlbnRfVHlwZXNdLnhtbFBLAQItABQABgAIAAAAIQBa9CxbvwAAABUBAAAL&#10;AAAAAAAAAAAAAAAAAB8BAABfcmVscy8ucmVsc1BLAQItABQABgAIAAAAIQAI8E6pxQAAAN0AAAAP&#10;AAAAAAAAAAAAAAAAAAcCAABkcnMvZG93bnJldi54bWxQSwUGAAAAAAMAAwC3AAAA+QIAAAAA&#10;">
                        <v:imagedata r:id="rId38" o:title="" gain="19661f" blacklevel="22938f"/>
                      </v:shape>
                    </v:group>
                    <v:rect id="Rectangle 1089" o:spid="_x0000_s1158" style="position:absolute;left:38494;top:699;width:17552;height:5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7jMwwAAAN0AAAAPAAAAZHJzL2Rvd25yZXYueG1sRE/basJA&#10;EH0v+A/LCL6UumspXqKriFVIfTP1A8bsNEnNzobsqunfu0LBtzmc6yxWna3FlVpfOdYwGioQxLkz&#10;FRcajt+7tykIH5AN1o5Jwx95WC17LwtMjLvxga5ZKEQMYZ+ghjKEJpHS5yVZ9EPXEEfux7UWQ4Rt&#10;IU2Ltxhua/mu1FharDg2lNjQpqT8nF2shq/9x/64SeXveVZ9vqaTTMnTeKv1oN+t5yACdeEp/nen&#10;Js5X0xk8voknyOUdAAD//wMAUEsBAi0AFAAGAAgAAAAhANvh9svuAAAAhQEAABMAAAAAAAAAAAAA&#10;AAAAAAAAAFtDb250ZW50X1R5cGVzXS54bWxQSwECLQAUAAYACAAAACEAWvQsW78AAAAVAQAACwAA&#10;AAAAAAAAAAAAAAAfAQAAX3JlbHMvLnJlbHNQSwECLQAUAAYACAAAACEAx++4zMMAAADdAAAADwAA&#10;AAAAAAAAAAAAAAAHAgAAZHJzL2Rvd25yZXYueG1sUEsFBgAAAAADAAMAtwAAAPcCAAAAAA==&#10;" filled="f" stroked="f">
                      <v:textbox style="mso-fit-shape-to-text:t">
                        <w:txbxContent>
                          <w:p w14:paraId="0552DC20"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091" o:spid="_x0000_s1159" style="position:absolute;top:99;width:22612;height:6433" coordorigin="" coordsize="22615,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oval id="Oval 1092" o:spid="_x0000_s1160"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fkxQAAAN0AAAAPAAAAZHJzL2Rvd25yZXYueG1sRE9Na8JA&#10;EL0L/odlhF5K3ahQNXUVEYSKlGC0B29DdkxSs7Mxu2r677tCwds83ufMFq2pxI0aV1pWMOhHIIgz&#10;q0vOFRz267cJCOeRNVaWScEvOVjMu50ZxtreeUe31OcihLCLUUHhfR1L6bKCDLq+rYkDd7KNQR9g&#10;k0vd4D2Em0oOo+hdGiw5NBRY06qg7JxejQKXJKNq/6onP8lle9h8fR/HJ1sr9dJrlx8gPLX+Kf53&#10;f+owP5oO4fFNOEHO/wAAAP//AwBQSwECLQAUAAYACAAAACEA2+H2y+4AAACFAQAAEwAAAAAAAAAA&#10;AAAAAAAAAAAAW0NvbnRlbnRfVHlwZXNdLnhtbFBLAQItABQABgAIAAAAIQBa9CxbvwAAABUBAAAL&#10;AAAAAAAAAAAAAAAAAB8BAABfcmVscy8ucmVsc1BLAQItABQABgAIAAAAIQAE2NfkxQAAAN0AAAAP&#10;AAAAAAAAAAAAAAAAAAcCAABkcnMvZG93bnJldi54bWxQSwUGAAAAAAMAAwC3AAAA+QIAAAAA&#10;" fillcolor="#168489" stroked="f">
                      <v:fill opacity="49087f"/>
                    </v:oval>
                    <v:rect id="Rectangle 1093" o:spid="_x0000_s1161" style="position:absolute;top:699;width:17559;height:5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hn7xAAAAN0AAAAPAAAAZHJzL2Rvd25yZXYueG1sRE/NasJA&#10;EL4X+g7LFHopddcqqaauItZC9Gb0AabZaZKanQ3ZraZv7wqCt/n4fme26G0jTtT52rGG4UCBIC6c&#10;qbnUcNh/vU5A+IBssHFMGv7Jw2L++DDD1Lgz7+iUh1LEEPYpaqhCaFMpfVGRRT9wLXHkflxnMUTY&#10;ldJ0eI7htpFvSiXSYs2xocKWVhUVx/zPathsx9vDKpO/x2n9+ZK950p+J2utn5/65QeIQH24i2/u&#10;zMT5ajqC6zfxBDm/AAAA//8DAFBLAQItABQABgAIAAAAIQDb4fbL7gAAAIUBAAATAAAAAAAAAAAA&#10;AAAAAAAAAABbQ29udGVudF9UeXBlc10ueG1sUEsBAi0AFAAGAAgAAAAhAFr0LFu/AAAAFQEAAAsA&#10;AAAAAAAAAAAAAAAAHwEAAF9yZWxzLy5yZWxzUEsBAi0AFAAGAAgAAAAhACPeGfvEAAAA3QAAAA8A&#10;AAAAAAAAAAAAAAAABwIAAGRycy9kb3ducmV2LnhtbFBLBQYAAAAAAwADALcAAAD4AgAAAAA=&#10;" filled="f" stroked="f">
                      <v:textbox style="mso-fit-shape-to-text:t">
                        <w:txbxContent>
                          <w:p w14:paraId="56D37D9B"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 xml:space="preserve">محاور </w:t>
                            </w:r>
                            <w:r>
                              <w:rPr>
                                <w:rFonts w:ascii="Sakkal Majalla" w:eastAsia="GE Dinar One" w:hAnsi="Sakkal Majalla" w:hint="cs"/>
                                <w:b/>
                                <w:bCs/>
                                <w:kern w:val="24"/>
                                <w:sz w:val="44"/>
                                <w:szCs w:val="44"/>
                                <w:rtl/>
                                <w:lang w:bidi="ar-SY"/>
                              </w:rPr>
                              <w:t>الجلسة</w:t>
                            </w:r>
                          </w:p>
                        </w:txbxContent>
                      </v:textbox>
                    </v:rect>
                    <v:shape id="Image" o:spid="_x0000_s1162"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aNIxAAAAN0AAAAPAAAAZHJzL2Rvd25yZXYueG1sRE9Na8JA&#10;EL0X+h+WKXiRuqvQWqOrSEErRQ+m9T5kxySanU2zG43/vlsQepvH+5zZorOVuFDjS8cahgMFgjhz&#10;puRcw/fX6vkNhA/IBivHpOFGHhbzx4cZJsZdeU+XNOQihrBPUEMRQp1I6bOCLPqBq4kjd3SNxRBh&#10;k0vT4DWG20qOlHqVFkuODQXW9F5Qdk5bqyF8ptvbMe1vTutWjX92h/aDz6R176lbTkEE6sK/+O7e&#10;mDhfTV7g75t4gpz/AgAA//8DAFBLAQItABQABgAIAAAAIQDb4fbL7gAAAIUBAAATAAAAAAAAAAAA&#10;AAAAAAAAAABbQ29udGVudF9UeXBlc10ueG1sUEsBAi0AFAAGAAgAAAAhAFr0LFu/AAAAFQEAAAsA&#10;AAAAAAAAAAAAAAAAHwEAAF9yZWxzLy5yZWxzUEsBAi0AFAAGAAgAAAAhAO1Ro0jEAAAA3QAAAA8A&#10;AAAAAAAAAAAAAAAABwIAAGRycy9kb3ducmV2LnhtbFBLBQYAAAAAAwADALcAAAD4AgAAAAA=&#10;">
                      <v:imagedata r:id="rId39" o:title="" gain="19661f" blacklevel="22938f"/>
                    </v:shape>
                  </v:group>
                  <v:rect id="Rectangle 1096" o:spid="_x0000_s1163" style="position:absolute;left:30493;top:7473;width:29760;height:3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Vc2xAAAAN0AAAAPAAAAZHJzL2Rvd25yZXYueG1sRE9Na8JA&#10;EL0X/A/LCL2UurEHqWk2IoI0FEGaWM9DdpoEs7Mxu03Sf+8WCt7m8T4n2UymFQP1rrGsYLmIQBCX&#10;VjdcKTgV++dXEM4ja2wtk4JfcrBJZw8JxtqO/ElD7isRQtjFqKD2vouldGVNBt3CdsSB+7a9QR9g&#10;X0nd4xjCTStfomglDTYcGmrsaFdTecl/jIKxPA7n4vAuj0/nzPI1u+7yrw+lHufT9g2Ep8nfxf/u&#10;TIf50XoFf9+EE2R6AwAA//8DAFBLAQItABQABgAIAAAAIQDb4fbL7gAAAIUBAAATAAAAAAAAAAAA&#10;AAAAAAAAAABbQ29udGVudF9UeXBlc10ueG1sUEsBAi0AFAAGAAgAAAAhAFr0LFu/AAAAFQEAAAsA&#10;AAAAAAAAAAAAAAAAHwEAAF9yZWxzLy5yZWxzUEsBAi0AFAAGAAgAAAAhAAahVzbEAAAA3QAAAA8A&#10;AAAAAAAAAAAAAAAABwIAAGRycy9kb3ducmV2LnhtbFBLBQYAAAAAAwADALcAAAD4AgAAAAA=&#10;" filled="f" stroked="f">
                    <v:textbox>
                      <w:txbxContent>
                        <w:p w14:paraId="0A86962D" w14:textId="77777777" w:rsidR="00C87F1E" w:rsidRDefault="00C87F1E" w:rsidP="00C87F1E">
                          <w:pPr>
                            <w:pStyle w:val="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83C0148" w14:textId="77777777" w:rsidR="00C87F1E" w:rsidRPr="00F51800" w:rsidRDefault="00C87F1E">
                          <w:pPr>
                            <w:pStyle w:val="ListParagraph"/>
                            <w:numPr>
                              <w:ilvl w:val="0"/>
                              <w:numId w:val="10"/>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تطبيق مبادئ تبسيط الإجراءات وإزالة الأنشطة غير الضرورية.</w:t>
                          </w:r>
                        </w:p>
                        <w:p w14:paraId="610A0531" w14:textId="77777777" w:rsidR="00C87F1E" w:rsidRPr="00F51800" w:rsidRDefault="00C87F1E">
                          <w:pPr>
                            <w:pStyle w:val="ListParagraph"/>
                            <w:numPr>
                              <w:ilvl w:val="0"/>
                              <w:numId w:val="10"/>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عمليات أكثر كفاءة ومرونة وتركيزًا على المستفيد.</w:t>
                          </w:r>
                        </w:p>
                        <w:p w14:paraId="58760111" w14:textId="77777777" w:rsidR="00C87F1E" w:rsidRPr="00F51800" w:rsidRDefault="00C87F1E">
                          <w:pPr>
                            <w:pStyle w:val="ListParagraph"/>
                            <w:numPr>
                              <w:ilvl w:val="0"/>
                              <w:numId w:val="10"/>
                            </w:numPr>
                            <w:rPr>
                              <w:rFonts w:ascii="Sakkal Majalla" w:hAnsi="Sakkal Majalla" w:cs="Sakkal Majalla"/>
                            </w:rPr>
                          </w:pPr>
                          <w:r w:rsidRPr="00F51800">
                            <w:rPr>
                              <w:rFonts w:ascii="Sakkal Majalla" w:eastAsia="GE Dinar One" w:hAnsi="Sakkal Majalla" w:cs="Sakkal Majalla"/>
                              <w:b/>
                              <w:bCs/>
                              <w:kern w:val="24"/>
                              <w:sz w:val="36"/>
                              <w:szCs w:val="36"/>
                              <w:rtl/>
                            </w:rPr>
                            <w:t>إعداد خريطة مقترحة للعملية بعد التحسين.</w:t>
                          </w:r>
                        </w:p>
                      </w:txbxContent>
                    </v:textbox>
                  </v:rect>
                  <v:rect id="Rectangle 1097" o:spid="_x0000_s1164" style="position:absolute;left:-7932;top:8171;width:33840;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fKtxAAAAN0AAAAPAAAAZHJzL2Rvd25yZXYueG1sRE9La8JA&#10;EL4L/odlhF6KbuzBR+oqIpSGIojReh6y0yQ0Oxuz2yT+e1coeJuP7zmrTW8q0VLjSssKppMIBHFm&#10;dcm5gvPpY7wA4TyyxsoyKbiRg816OFhhrG3HR2pTn4sQwi5GBYX3dSylywoy6Ca2Jg7cj20M+gCb&#10;XOoGuxBuKvkWRTNpsOTQUGBNu4Ky3/TPKOiyQ3s57T/l4fWSWL4m1136/aXUy6jfvoPw1Pun+N+d&#10;6DA/Ws7h8U04Qa7vAAAA//8DAFBLAQItABQABgAIAAAAIQDb4fbL7gAAAIUBAAATAAAAAAAAAAAA&#10;AAAAAAAAAABbQ29udGVudF9UeXBlc10ueG1sUEsBAi0AFAAGAAgAAAAhAFr0LFu/AAAAFQEAAAsA&#10;AAAAAAAAAAAAAAAAHwEAAF9yZWxzLy5yZWxzUEsBAi0AFAAGAAgAAAAhAGnt8q3EAAAA3QAAAA8A&#10;AAAAAAAAAAAAAAAABwIAAGRycy9kb3ducmV2LnhtbFBLBQYAAAAAAwADALcAAAD4AgAAAAA=&#10;" filled="f" stroked="f">
                    <v:textbox>
                      <w:txbxContent>
                        <w:p w14:paraId="4213C1F7" w14:textId="77777777" w:rsidR="00C87F1E" w:rsidRPr="00F51800" w:rsidRDefault="00C87F1E">
                          <w:pPr>
                            <w:pStyle w:val="ListParagraph"/>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 xml:space="preserve">مبادئ </w:t>
                          </w:r>
                          <w:r w:rsidRPr="00F51800">
                            <w:rPr>
                              <w:rFonts w:ascii="Sakkal Majalla" w:eastAsia="GE Dinar One" w:hAnsi="Sakkal Majalla" w:cs="Sakkal Majalla"/>
                              <w:b/>
                              <w:bCs/>
                              <w:kern w:val="24"/>
                              <w:sz w:val="36"/>
                              <w:szCs w:val="36"/>
                              <w:rtl/>
                            </w:rPr>
                            <w:t>تبسيط الإجراءات وتقليل الخطوات والموافقات.</w:t>
                          </w:r>
                        </w:p>
                        <w:p w14:paraId="0B0503F0" w14:textId="77777777" w:rsidR="00C87F1E" w:rsidRPr="00F51800" w:rsidRDefault="00C87F1E">
                          <w:pPr>
                            <w:pStyle w:val="ListParagraph"/>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تصنيف الأنشطة إلى أنشطة ذات قيمة وأخرى غير ذات قيمة.</w:t>
                          </w:r>
                        </w:p>
                        <w:p w14:paraId="5A74D48B" w14:textId="77777777" w:rsidR="00C87F1E" w:rsidRPr="00F51800" w:rsidRDefault="00C87F1E">
                          <w:pPr>
                            <w:pStyle w:val="ListParagraph"/>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منهجيات الإلغاء والدمج وإعادة الترتيب والتبسيط.</w:t>
                          </w:r>
                        </w:p>
                        <w:p w14:paraId="4F0AC7D7" w14:textId="77777777" w:rsidR="00C87F1E" w:rsidRPr="00F51800" w:rsidRDefault="00C87F1E">
                          <w:pPr>
                            <w:pStyle w:val="ListParagraph"/>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إعادة هندسة العمليات والتحسين التدريجي المستمر.</w:t>
                          </w:r>
                        </w:p>
                        <w:p w14:paraId="6BA159CC" w14:textId="77777777" w:rsidR="00C87F1E" w:rsidRPr="00F51800" w:rsidRDefault="00C87F1E">
                          <w:pPr>
                            <w:pStyle w:val="ListParagraph"/>
                            <w:numPr>
                              <w:ilvl w:val="0"/>
                              <w:numId w:val="9"/>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الوضع المستقبلي للعملية (</w:t>
                          </w:r>
                          <w:r w:rsidRPr="00F51800">
                            <w:rPr>
                              <w:rFonts w:ascii="Sakkal Majalla" w:eastAsia="GE Dinar One" w:hAnsi="Sakkal Majalla" w:cs="Sakkal Majalla"/>
                              <w:b/>
                              <w:bCs/>
                              <w:kern w:val="24"/>
                              <w:sz w:val="36"/>
                              <w:szCs w:val="36"/>
                            </w:rPr>
                            <w:t>To-Be</w:t>
                          </w:r>
                          <w:r w:rsidRPr="00F51800">
                            <w:rPr>
                              <w:rFonts w:ascii="Sakkal Majalla" w:eastAsia="GE Dinar One" w:hAnsi="Sakkal Majalla" w:cs="Sakkal Majalla"/>
                              <w:b/>
                              <w:bCs/>
                              <w:kern w:val="24"/>
                              <w:sz w:val="36"/>
                              <w:szCs w:val="36"/>
                              <w:rtl/>
                            </w:rPr>
                            <w:t>).</w:t>
                          </w:r>
                        </w:p>
                        <w:p w14:paraId="27FEC705" w14:textId="77777777" w:rsidR="00C87F1E" w:rsidRDefault="00C87F1E">
                          <w:pPr>
                            <w:pStyle w:val="ListParagraph"/>
                            <w:numPr>
                              <w:ilvl w:val="0"/>
                              <w:numId w:val="9"/>
                            </w:numPr>
                            <w:spacing w:line="240" w:lineRule="auto"/>
                            <w:rPr>
                              <w:rFonts w:ascii="Sakkal Majalla" w:eastAsia="GE Dinar One" w:hAnsi="Sakkal Majalla" w:cs="Sakkal Majalla"/>
                              <w:b/>
                              <w:bCs/>
                              <w:kern w:val="24"/>
                              <w:sz w:val="36"/>
                              <w:szCs w:val="36"/>
                            </w:rPr>
                          </w:pPr>
                          <w:r w:rsidRPr="00F51800">
                            <w:rPr>
                              <w:rFonts w:ascii="Sakkal Majalla" w:eastAsia="GE Dinar One" w:hAnsi="Sakkal Majalla" w:cs="Sakkal Majalla"/>
                              <w:b/>
                              <w:bCs/>
                              <w:kern w:val="24"/>
                              <w:sz w:val="36"/>
                              <w:szCs w:val="36"/>
                              <w:rtl/>
                            </w:rPr>
                            <w:t xml:space="preserve">توحيد الإجراءات وإعداد إجراءات العمل القياسية </w:t>
                          </w:r>
                          <w:r w:rsidRPr="00F51800">
                            <w:rPr>
                              <w:rFonts w:ascii="Sakkal Majalla" w:eastAsia="GE Dinar One" w:hAnsi="Sakkal Majalla" w:cs="Sakkal Majalla"/>
                              <w:b/>
                              <w:bCs/>
                              <w:kern w:val="24"/>
                              <w:sz w:val="36"/>
                              <w:szCs w:val="36"/>
                            </w:rPr>
                            <w:t>SOPs</w:t>
                          </w:r>
                          <w:r w:rsidRPr="00F51800">
                            <w:rPr>
                              <w:rFonts w:ascii="Sakkal Majalla" w:eastAsia="GE Dinar One" w:hAnsi="Sakkal Majalla" w:cs="Sakkal Majalla"/>
                              <w:b/>
                              <w:bCs/>
                              <w:kern w:val="24"/>
                              <w:sz w:val="36"/>
                              <w:szCs w:val="36"/>
                              <w:rtl/>
                            </w:rPr>
                            <w:t>.</w:t>
                          </w:r>
                        </w:p>
                      </w:txbxContent>
                    </v:textbox>
                  </v:rect>
                </v:group>
                <v:group id="Group 1099" o:spid="_x0000_s1165" style="position:absolute;left:-2381;width:67048;height:21106" coordorigin="-2381" coordsize="67049,2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Image" o:spid="_x0000_s1166"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bhlxQAAAN0AAAAPAAAAZHJzL2Rvd25yZXYueG1sRI9BT8Mw&#10;DIXvSPsPkZG4saQc0CjLpjFA4gasHDhajWnLGqckaVf49fiAxM3We37v83o7+15NFFMX2EKxNKCI&#10;6+A6biy8VY+XK1ApIzvsA5OFb0qw3SzO1li6cOJXmg65URLCqUQLbc5DqXWqW/KYlmEgFu0jRI9Z&#10;1thoF/Ek4b7XV8Zca48dS0OLA+1bqo+H0Vt41zdj8XIfH8bP3tx9VdW0Sj/P1l6cz7tbUJnm/G/+&#10;u35ygl8Y4ZdvZAS9+QUAAP//AwBQSwECLQAUAAYACAAAACEA2+H2y+4AAACFAQAAEwAAAAAAAAAA&#10;AAAAAAAAAAAAW0NvbnRlbnRfVHlwZXNdLnhtbFBLAQItABQABgAIAAAAIQBa9CxbvwAAABUBAAAL&#10;AAAAAAAAAAAAAAAAAB8BAABfcmVscy8ucmVsc1BLAQItABQABgAIAAAAIQBD0bhlxQAAAN0AAAAP&#10;AAAAAAAAAAAAAAAAAAcCAABkcnMvZG93bnJldi54bWxQSwUGAAAAAAMAAwC3AAAA+QIAAAAA&#10;">
                    <v:imagedata r:id="rId38" o:title="" recolortarget="black"/>
                  </v:shape>
                  <v:rect id="Rectangle 1101" o:spid="_x0000_s1167" style="position:absolute;left:53345;top:9676;width:11322;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7gNxAAAAN0AAAAPAAAAZHJzL2Rvd25yZXYueG1sRE/basJA&#10;EH0v+A/LCH0puptSvERXEdtC6lujHzBmxySanQ3ZraZ/7wqFvs3hXGe57m0jrtT52rGGZKxAEBfO&#10;1FxqOOw/RzMQPiAbbByThl/ysF4NnpaYGnfjb7rmoRQxhH2KGqoQ2lRKX1Rk0Y9dSxy5k+sshgi7&#10;UpoObzHcNvJVqYm0WHNsqLClbUXFJf+xGr52b7vDNpPny7x+f8mmuZLHyYfWz8N+swARqA//4j93&#10;ZuL8RCXw+CaeIFd3AAAA//8DAFBLAQItABQABgAIAAAAIQDb4fbL7gAAAIUBAAATAAAAAAAAAAAA&#10;AAAAAAAAAABbQ29udGVudF9UeXBlc10ueG1sUEsBAi0AFAAGAAgAAAAhAFr0LFu/AAAAFQEAAAsA&#10;AAAAAAAAAAAAAAAAHwEAAF9yZWxzLy5yZWxzUEsBAi0AFAAGAAgAAAAhACKruA3EAAAA3QAAAA8A&#10;AAAAAAAAAAAAAAAABwIAAGRycy9kb3ducmV2LnhtbFBLBQYAAAAAAwADALcAAAD4AgAAAAA=&#10;" filled="f" stroked="f">
                    <v:textbox style="mso-fit-shape-to-text:t">
                      <w:txbxContent>
                        <w:p w14:paraId="7425D179"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69E1F3CF"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v:textbox>
                  </v:rect>
                  <v:rect id="Rectangle 1103" o:spid="_x0000_s1168" style="position:absolute;left:29803;top:1627;width:24301;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YPhxAAAAN0AAAAPAAAAZHJzL2Rvd25yZXYueG1sRE9LbsIw&#10;EN1X6h2sQWJTgQ1FfFIMqmgrBXYNHGCIp0kgHkexC+ntMRJSd/P0vrNcd7YWF2p95VjDaKhAEOfO&#10;VFxoOOy/BnMQPiAbrB2Thj/ysF49Py0xMe7K33TJQiFiCPsENZQhNImUPi/Joh+6hjhyP661GCJs&#10;C2lavMZwW8uxUlNpseLYUGJDm5Lyc/ZrNWx3k91hk8rTeVF9vKSzTMnj9FPrfq97fwMRqAv/4oc7&#10;NXH+SL3C/Zt4glzdAAAA//8DAFBLAQItABQABgAIAAAAIQDb4fbL7gAAAIUBAAATAAAAAAAAAAAA&#10;AAAAAAAAAABbQ29udGVudF9UeXBlc10ueG1sUEsBAi0AFAAGAAgAAAAhAFr0LFu/AAAAFQEAAAsA&#10;AAAAAAAAAAAAAAAAHwEAAF9yZWxzLy5yZWxzUEsBAi0AFAAGAAgAAAAhAL01g+HEAAAA3QAAAA8A&#10;AAAAAAAAAAAAAAAABwIAAGRycy9kb3ducmV2LnhtbFBLBQYAAAAAAwADALcAAAD4AgAAAAA=&#10;" filled="f" stroked="f">
                    <v:textbox style="mso-fit-shape-to-text:t">
                      <w:txbxContent>
                        <w:p w14:paraId="1C5338EC"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v:textbox>
                  </v:rect>
                  <v:rect id="Rectangle 1104" o:spid="_x0000_s1169" style="position:absolute;left:-2381;top:14244;width:54768;height:6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BuVwwAAAN0AAAAPAAAAZHJzL2Rvd25yZXYueG1sRE/NasJA&#10;EL4X+g7LFHopumsRq9FVRCtEb40+wJidJqnZ2ZDdanx7VxC8zcf3O7NFZ2txptZXjjUM+goEce5M&#10;xYWGw37TG4PwAdlg7Zg0XMnDYv76MsPEuAv/0DkLhYgh7BPUUIbQJFL6vCSLvu8a4sj9utZiiLAt&#10;pGnxEsNtLT+VGkmLFceGEhtalZSfsn+rYbsb7g6rVP6dJtX6I/3KlDyOvrV+f+uWUxCBuvAUP9yp&#10;ifMHagj3b+IJcn4DAAD//wMAUEsBAi0AFAAGAAgAAAAhANvh9svuAAAAhQEAABMAAAAAAAAAAAAA&#10;AAAAAAAAAFtDb250ZW50X1R5cGVzXS54bWxQSwECLQAUAAYACAAAACEAWvQsW78AAAAVAQAACwAA&#10;AAAAAAAAAAAAAAAfAQAAX3JlbHMvLnJlbHNQSwECLQAUAAYACAAAACEAMtwblcMAAADdAAAADwAA&#10;AAAAAAAAAAAAAAAHAgAAZHJzL2Rvd25yZXYueG1sUEsFBgAAAAADAAMAtwAAAPcCAAAAAA==&#10;" filled="f" stroked="f">
                    <v:textbox style="mso-fit-shape-to-text:t">
                      <w:txbxContent>
                        <w:p w14:paraId="3FBB7EB7" w14:textId="77777777" w:rsidR="00C87F1E" w:rsidRDefault="00C87F1E" w:rsidP="00C87F1E">
                          <w:pPr>
                            <w:jc w:val="center"/>
                            <w:rPr>
                              <w:rFonts w:ascii="Calibri" w:eastAsia="GE Dinar One" w:hAnsi="Calibri" w:cs="Calibri"/>
                              <w:b/>
                              <w:bCs/>
                              <w:kern w:val="24"/>
                              <w:sz w:val="48"/>
                              <w:szCs w:val="48"/>
                              <w:lang w:bidi="ar-SY"/>
                            </w:rPr>
                          </w:pPr>
                          <w:r w:rsidRPr="00F51800">
                            <w:rPr>
                              <w:rFonts w:ascii="Calibri" w:eastAsia="GE Dinar One" w:hAnsi="Calibri" w:cs="Calibri"/>
                              <w:b/>
                              <w:bCs/>
                              <w:kern w:val="24"/>
                              <w:sz w:val="48"/>
                              <w:szCs w:val="48"/>
                              <w:rtl/>
                              <w:lang w:bidi="ar-SY"/>
                            </w:rPr>
                            <w:t xml:space="preserve">تبسيط </w:t>
                          </w:r>
                          <w:r w:rsidRPr="00F51800">
                            <w:rPr>
                              <w:rFonts w:ascii="Calibri" w:eastAsia="GE Dinar One" w:hAnsi="Calibri" w:cs="Calibri"/>
                              <w:b/>
                              <w:bCs/>
                              <w:kern w:val="24"/>
                              <w:sz w:val="48"/>
                              <w:szCs w:val="48"/>
                              <w:rtl/>
                              <w:lang w:bidi="ar-SY"/>
                            </w:rPr>
                            <w:t>الإجراءات وإعادة تصميم العمليات</w:t>
                          </w:r>
                        </w:p>
                      </w:txbxContent>
                    </v:textbox>
                  </v:rect>
                </v:group>
                <w10:wrap anchorx="margin"/>
              </v:group>
            </w:pict>
          </mc:Fallback>
        </mc:AlternateContent>
      </w:r>
    </w:p>
    <w:p w14:paraId="6DF83526" w14:textId="70554FD9" w:rsidR="00316596" w:rsidRDefault="00316596" w:rsidP="00316596">
      <w:pPr>
        <w:bidi w:val="0"/>
        <w:spacing w:after="160" w:line="259" w:lineRule="auto"/>
        <w:jc w:val="left"/>
        <w:rPr>
          <w:rFonts w:ascii="Sakkal Majalla" w:hAnsi="Sakkal Majalla" w:cs="Sakkal Majalla"/>
          <w:sz w:val="40"/>
          <w:szCs w:val="44"/>
          <w:rtl/>
          <w:lang w:bidi="ar-SY"/>
        </w:rPr>
      </w:pPr>
    </w:p>
    <w:p w14:paraId="587D2E86" w14:textId="77777777" w:rsidR="00316596" w:rsidRDefault="00316596" w:rsidP="00316596">
      <w:pPr>
        <w:bidi w:val="0"/>
        <w:spacing w:after="160" w:line="259" w:lineRule="auto"/>
        <w:jc w:val="left"/>
        <w:rPr>
          <w:rFonts w:ascii="Sakkal Majalla" w:hAnsi="Sakkal Majalla" w:cs="Sakkal Majalla"/>
          <w:sz w:val="40"/>
          <w:szCs w:val="44"/>
          <w:rtl/>
          <w:lang w:bidi="ar-SY"/>
        </w:rPr>
      </w:pPr>
    </w:p>
    <w:p w14:paraId="14A10657" w14:textId="77777777" w:rsidR="00316596" w:rsidRDefault="00316596" w:rsidP="00316596">
      <w:pPr>
        <w:bidi w:val="0"/>
        <w:spacing w:after="160" w:line="259" w:lineRule="auto"/>
        <w:jc w:val="left"/>
        <w:rPr>
          <w:rFonts w:ascii="Sakkal Majalla" w:hAnsi="Sakkal Majalla" w:cs="Sakkal Majalla"/>
          <w:sz w:val="40"/>
          <w:szCs w:val="44"/>
          <w:rtl/>
          <w:lang w:bidi="ar-SY"/>
        </w:rPr>
      </w:pPr>
    </w:p>
    <w:p w14:paraId="53B7F1C6" w14:textId="723E0D19" w:rsidR="00316596" w:rsidRPr="003E089A" w:rsidRDefault="00316596" w:rsidP="00316596">
      <w:pPr>
        <w:bidi w:val="0"/>
        <w:spacing w:after="160" w:line="259" w:lineRule="auto"/>
        <w:jc w:val="left"/>
        <w:rPr>
          <w:rFonts w:ascii="Sakkal Majalla" w:hAnsi="Sakkal Majalla" w:cs="Sakkal Majalla"/>
          <w:sz w:val="40"/>
          <w:szCs w:val="44"/>
          <w:rtl/>
          <w:lang w:bidi="ar-SY"/>
        </w:rPr>
      </w:pPr>
    </w:p>
    <w:p w14:paraId="34812FD5" w14:textId="6F86209E"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4759294E" w14:textId="72976026"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00381B98" w14:textId="58763C2E"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02A51243" w14:textId="77777777"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11BA568B" w14:textId="0946F019" w:rsidR="0053048F" w:rsidRPr="003E089A" w:rsidRDefault="0053048F" w:rsidP="0053048F">
      <w:pPr>
        <w:spacing w:line="240" w:lineRule="auto"/>
        <w:jc w:val="center"/>
        <w:rPr>
          <w:rFonts w:ascii="Sakkal Majalla" w:hAnsi="Sakkal Majalla" w:cs="Sakkal Majalla"/>
          <w:b/>
          <w:bCs/>
          <w:color w:val="002060"/>
          <w:sz w:val="48"/>
          <w:szCs w:val="36"/>
          <w:rtl/>
        </w:rPr>
      </w:pPr>
    </w:p>
    <w:p w14:paraId="3496C530" w14:textId="391280B2" w:rsidR="0053048F" w:rsidRDefault="0053048F" w:rsidP="0053048F">
      <w:pPr>
        <w:bidi w:val="0"/>
        <w:spacing w:after="160" w:line="259" w:lineRule="auto"/>
        <w:jc w:val="left"/>
        <w:rPr>
          <w:rFonts w:ascii="Sakkal Majalla" w:hAnsi="Sakkal Majalla" w:cs="Sakkal Majalla"/>
          <w:sz w:val="40"/>
          <w:szCs w:val="44"/>
          <w:rtl/>
          <w:lang w:bidi="ar-SY"/>
        </w:rPr>
      </w:pPr>
    </w:p>
    <w:p w14:paraId="0550ABCF" w14:textId="15DFF4D3" w:rsidR="009B4C19" w:rsidRDefault="00781FB2" w:rsidP="00FF1DEE">
      <w:pPr>
        <w:bidi w:val="0"/>
        <w:spacing w:after="160" w:line="259" w:lineRule="auto"/>
        <w:jc w:val="left"/>
        <w:rPr>
          <w:rFonts w:ascii="Sakkal Majalla" w:hAnsi="Sakkal Majalla" w:cs="Sakkal Majalla"/>
          <w:sz w:val="40"/>
          <w:szCs w:val="44"/>
          <w:lang w:bidi="ar-SY"/>
        </w:rPr>
      </w:pPr>
      <w:r>
        <w:rPr>
          <w:noProof/>
        </w:rPr>
        <w:drawing>
          <wp:anchor distT="0" distB="0" distL="114300" distR="114300" simplePos="0" relativeHeight="252228608" behindDoc="0" locked="0" layoutInCell="1" allowOverlap="1" wp14:anchorId="1BE39434" wp14:editId="5CECDDD1">
            <wp:simplePos x="0" y="0"/>
            <wp:positionH relativeFrom="column">
              <wp:posOffset>2105024</wp:posOffset>
            </wp:positionH>
            <wp:positionV relativeFrom="paragraph">
              <wp:posOffset>159385</wp:posOffset>
            </wp:positionV>
            <wp:extent cx="3067013" cy="3011731"/>
            <wp:effectExtent l="0" t="0" r="0" b="0"/>
            <wp:wrapNone/>
            <wp:docPr id="105640878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22380" name="Picture 9"/>
                    <pic:cNvPicPr>
                      <a:picLocks noChangeAspect="1"/>
                    </pic:cNvPicPr>
                  </pic:nvPicPr>
                  <pic:blipFill rotWithShape="1">
                    <a:blip r:embed="rId41">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0" y="0"/>
                      <a:ext cx="3069375" cy="301405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3493B3" w14:textId="77777777" w:rsidR="00FF1DEE" w:rsidRPr="003E089A" w:rsidRDefault="00FF1DEE" w:rsidP="00FF1DEE">
      <w:pPr>
        <w:bidi w:val="0"/>
        <w:spacing w:after="160" w:line="259" w:lineRule="auto"/>
        <w:jc w:val="left"/>
        <w:rPr>
          <w:rFonts w:ascii="Sakkal Majalla" w:hAnsi="Sakkal Majalla" w:cs="Sakkal Majalla"/>
          <w:sz w:val="40"/>
          <w:szCs w:val="44"/>
          <w:rtl/>
          <w:lang w:bidi="ar-SY"/>
        </w:rPr>
      </w:pPr>
    </w:p>
    <w:p w14:paraId="4804ACFA" w14:textId="7A524D15" w:rsidR="009B4C19" w:rsidRPr="003E089A" w:rsidRDefault="009B4C19" w:rsidP="0053048F">
      <w:pPr>
        <w:spacing w:after="160" w:line="259" w:lineRule="auto"/>
        <w:jc w:val="left"/>
        <w:rPr>
          <w:rFonts w:ascii="Sakkal Majalla" w:hAnsi="Sakkal Majalla" w:cs="Sakkal Majalla"/>
          <w:sz w:val="40"/>
          <w:szCs w:val="44"/>
          <w:rtl/>
          <w:lang w:bidi="ar-SY"/>
        </w:rPr>
      </w:pPr>
    </w:p>
    <w:p w14:paraId="447914A7" w14:textId="23B254E5" w:rsidR="009B4C19" w:rsidRPr="003E089A" w:rsidRDefault="009B4C19" w:rsidP="0053048F">
      <w:pPr>
        <w:spacing w:after="160" w:line="259" w:lineRule="auto"/>
        <w:jc w:val="left"/>
        <w:rPr>
          <w:rFonts w:ascii="Sakkal Majalla" w:hAnsi="Sakkal Majalla" w:cs="Sakkal Majalla"/>
          <w:sz w:val="40"/>
          <w:szCs w:val="44"/>
          <w:rtl/>
          <w:lang w:bidi="ar-SY"/>
        </w:rPr>
      </w:pPr>
    </w:p>
    <w:p w14:paraId="270C0286"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5CDFCD29" w14:textId="0A3D86F8" w:rsidR="009B4C19" w:rsidRPr="003E089A" w:rsidRDefault="009B4C19" w:rsidP="0053048F">
      <w:pPr>
        <w:spacing w:after="160" w:line="259" w:lineRule="auto"/>
        <w:jc w:val="left"/>
        <w:rPr>
          <w:rFonts w:ascii="Sakkal Majalla" w:hAnsi="Sakkal Majalla" w:cs="Sakkal Majalla"/>
          <w:sz w:val="40"/>
          <w:szCs w:val="44"/>
          <w:rtl/>
          <w:lang w:bidi="ar-SY"/>
        </w:rPr>
      </w:pPr>
    </w:p>
    <w:p w14:paraId="5D77E616" w14:textId="7DAD5930" w:rsidR="009B4C19" w:rsidRPr="003E089A" w:rsidRDefault="00C87F1E" w:rsidP="0053048F">
      <w:pPr>
        <w:spacing w:after="160" w:line="259" w:lineRule="auto"/>
        <w:jc w:val="left"/>
        <w:rPr>
          <w:rFonts w:ascii="Sakkal Majalla" w:hAnsi="Sakkal Majalla" w:cs="Sakkal Majalla"/>
          <w:sz w:val="40"/>
          <w:szCs w:val="44"/>
          <w:rtl/>
          <w:lang w:bidi="ar-SY"/>
        </w:rPr>
      </w:pPr>
      <w:r w:rsidRPr="00C87F1E">
        <w:rPr>
          <w:rFonts w:ascii="Sakkal Majalla" w:eastAsia="Calibri" w:hAnsi="Sakkal Majalla" w:cs="Sakkal Majalla"/>
          <w:noProof/>
          <w:sz w:val="36"/>
          <w:szCs w:val="36"/>
          <w:rtl/>
          <w:lang w:val="ar-SY" w:bidi="ar-SY"/>
        </w:rPr>
        <w:lastRenderedPageBreak/>
        <mc:AlternateContent>
          <mc:Choice Requires="wpg">
            <w:drawing>
              <wp:anchor distT="0" distB="0" distL="0" distR="0" simplePos="0" relativeHeight="252312576" behindDoc="0" locked="0" layoutInCell="1" allowOverlap="1" wp14:anchorId="6F9DF9D5" wp14:editId="500C5AF5">
                <wp:simplePos x="0" y="0"/>
                <wp:positionH relativeFrom="margin">
                  <wp:posOffset>-340306</wp:posOffset>
                </wp:positionH>
                <wp:positionV relativeFrom="paragraph">
                  <wp:posOffset>-628650</wp:posOffset>
                </wp:positionV>
                <wp:extent cx="6876415" cy="9725025"/>
                <wp:effectExtent l="0" t="0" r="0" b="0"/>
                <wp:wrapNone/>
                <wp:docPr id="1192"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6415" cy="9725025"/>
                          <a:chOff x="-409575" y="0"/>
                          <a:chExt cx="6876415" cy="9725025"/>
                        </a:xfrm>
                      </wpg:grpSpPr>
                      <wpg:grpSp>
                        <wpg:cNvPr id="1105" name="Group 1105"/>
                        <wpg:cNvGrpSpPr/>
                        <wpg:grpSpPr>
                          <a:xfrm>
                            <a:off x="-409575" y="2571750"/>
                            <a:ext cx="6580111" cy="7153275"/>
                            <a:chOff x="-571509" y="0"/>
                            <a:chExt cx="6580198" cy="7153781"/>
                          </a:xfrm>
                        </wpg:grpSpPr>
                        <wpg:grpSp>
                          <wpg:cNvPr id="1107" name="Group 1107"/>
                          <wpg:cNvGrpSpPr/>
                          <wpg:grpSpPr>
                            <a:xfrm>
                              <a:off x="3129896" y="0"/>
                              <a:ext cx="2262473" cy="643379"/>
                              <a:chOff x="3849522" y="0"/>
                              <a:chExt cx="2262473" cy="643379"/>
                            </a:xfrm>
                          </wpg:grpSpPr>
                          <wpg:grpSp>
                            <wpg:cNvPr id="1108" name="Group 1108"/>
                            <wpg:cNvGrpSpPr/>
                            <wpg:grpSpPr>
                              <a:xfrm>
                                <a:off x="5606227" y="0"/>
                                <a:ext cx="505768" cy="515506"/>
                                <a:chOff x="5606227" y="0"/>
                                <a:chExt cx="505768" cy="515506"/>
                              </a:xfrm>
                            </wpg:grpSpPr>
                            <wps:wsp>
                              <wps:cNvPr id="1109" name="Oval 1109"/>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112" name="Image"/>
                                <pic:cNvPicPr/>
                              </pic:nvPicPr>
                              <pic:blipFill>
                                <a:blip r:embed="rId35" cstate="print">
                                  <a:lum bright="70000" contrast="-70000"/>
                                </a:blip>
                                <a:srcRect/>
                                <a:stretch/>
                              </pic:blipFill>
                              <pic:spPr>
                                <a:xfrm>
                                  <a:off x="5692357" y="81472"/>
                                  <a:ext cx="352560" cy="352560"/>
                                </a:xfrm>
                                <a:prstGeom prst="rect">
                                  <a:avLst/>
                                </a:prstGeom>
                              </pic:spPr>
                            </pic:pic>
                          </wpg:grpSp>
                          <wps:wsp>
                            <wps:cNvPr id="1113" name="Rectangle 1113"/>
                            <wps:cNvSpPr/>
                            <wps:spPr>
                              <a:xfrm>
                                <a:off x="3849522" y="69934"/>
                                <a:ext cx="1755163" cy="573445"/>
                              </a:xfrm>
                              <a:prstGeom prst="rect">
                                <a:avLst/>
                              </a:prstGeom>
                            </wps:spPr>
                            <wps:txbx>
                              <w:txbxContent>
                                <w:p w14:paraId="3025105A"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114" name="Group 1114"/>
                          <wpg:cNvGrpSpPr/>
                          <wpg:grpSpPr>
                            <a:xfrm>
                              <a:off x="-38" y="9939"/>
                              <a:ext cx="2261273" cy="643311"/>
                              <a:chOff x="-38" y="0"/>
                              <a:chExt cx="2261581" cy="643961"/>
                            </a:xfrm>
                          </wpg:grpSpPr>
                          <wps:wsp>
                            <wps:cNvPr id="1117" name="Oval 1117"/>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118" name="Rectangle 1118"/>
                            <wps:cNvSpPr/>
                            <wps:spPr>
                              <a:xfrm>
                                <a:off x="-38" y="69936"/>
                                <a:ext cx="1756037" cy="574025"/>
                              </a:xfrm>
                              <a:prstGeom prst="rect">
                                <a:avLst/>
                              </a:prstGeom>
                            </wps:spPr>
                            <wps:txbx>
                              <w:txbxContent>
                                <w:p w14:paraId="18F11108"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119" name="Image"/>
                              <pic:cNvPicPr/>
                            </pic:nvPicPr>
                            <pic:blipFill>
                              <a:blip r:embed="rId42" cstate="print">
                                <a:lum bright="70000" contrast="-70000"/>
                              </a:blip>
                              <a:srcRect/>
                              <a:stretch/>
                            </pic:blipFill>
                            <pic:spPr>
                              <a:xfrm>
                                <a:off x="1832379" y="63971"/>
                                <a:ext cx="381525" cy="381525"/>
                              </a:xfrm>
                              <a:prstGeom prst="rect">
                                <a:avLst/>
                              </a:prstGeom>
                            </pic:spPr>
                          </pic:pic>
                        </wpg:grpSp>
                        <wps:wsp>
                          <wps:cNvPr id="1120" name="Rectangle 1120"/>
                          <wps:cNvSpPr/>
                          <wps:spPr>
                            <a:xfrm>
                              <a:off x="3032753" y="874271"/>
                              <a:ext cx="2975936" cy="3326550"/>
                            </a:xfrm>
                            <a:prstGeom prst="rect">
                              <a:avLst/>
                            </a:prstGeom>
                            <a:ln>
                              <a:noFill/>
                            </a:ln>
                          </wps:spPr>
                          <wps:txbx>
                            <w:txbxContent>
                              <w:p w14:paraId="73272C8E" w14:textId="77777777" w:rsidR="00C87F1E" w:rsidRDefault="00C87F1E" w:rsidP="00C87F1E">
                                <w:pPr>
                                  <w:pStyle w:val="a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40E53CD2" w14:textId="77777777" w:rsidR="00C87F1E" w:rsidRPr="00396DB8" w:rsidRDefault="00C87F1E">
                                <w:pPr>
                                  <w:pStyle w:val="a5"/>
                                  <w:numPr>
                                    <w:ilvl w:val="0"/>
                                    <w:numId w:val="12"/>
                                  </w:numPr>
                                  <w:rPr>
                                    <w:rFonts w:ascii="Sakkal Majalla" w:hAnsi="Sakkal Majalla" w:cs="Sakkal Majalla"/>
                                    <w:b/>
                                    <w:bCs/>
                                    <w:sz w:val="32"/>
                                    <w:szCs w:val="36"/>
                                    <w:rtl/>
                                  </w:rPr>
                                </w:pPr>
                                <w:r w:rsidRPr="00396DB8">
                                  <w:rPr>
                                    <w:rFonts w:ascii="Sakkal Majalla" w:hAnsi="Sakkal Majalla" w:cs="Sakkal Majalla"/>
                                    <w:b/>
                                    <w:bCs/>
                                    <w:sz w:val="32"/>
                                    <w:szCs w:val="36"/>
                                    <w:rtl/>
                                  </w:rPr>
                                  <w:t>بناء مؤشرات فعالة لقياس أداء العمليات.</w:t>
                                </w:r>
                              </w:p>
                              <w:p w14:paraId="355B1A3C" w14:textId="77777777" w:rsidR="00C87F1E" w:rsidRPr="00396DB8" w:rsidRDefault="00C87F1E">
                                <w:pPr>
                                  <w:pStyle w:val="a5"/>
                                  <w:numPr>
                                    <w:ilvl w:val="0"/>
                                    <w:numId w:val="12"/>
                                  </w:numPr>
                                  <w:rPr>
                                    <w:rFonts w:ascii="Sakkal Majalla" w:hAnsi="Sakkal Majalla" w:cs="Sakkal Majalla"/>
                                    <w:b/>
                                    <w:bCs/>
                                    <w:sz w:val="32"/>
                                    <w:szCs w:val="36"/>
                                    <w:rtl/>
                                  </w:rPr>
                                </w:pPr>
                                <w:r w:rsidRPr="00396DB8">
                                  <w:rPr>
                                    <w:rFonts w:ascii="Sakkal Majalla" w:hAnsi="Sakkal Majalla" w:cs="Sakkal Majalla"/>
                                    <w:b/>
                                    <w:bCs/>
                                    <w:sz w:val="32"/>
                                    <w:szCs w:val="36"/>
                                    <w:rtl/>
                                  </w:rPr>
                                  <w:t>تحديد فرص الأتمتة والتحول الرقمي.</w:t>
                                </w:r>
                              </w:p>
                              <w:p w14:paraId="030A3064" w14:textId="77777777" w:rsidR="00C87F1E" w:rsidRPr="00396DB8" w:rsidRDefault="00C87F1E">
                                <w:pPr>
                                  <w:pStyle w:val="a5"/>
                                  <w:numPr>
                                    <w:ilvl w:val="0"/>
                                    <w:numId w:val="12"/>
                                  </w:numPr>
                                  <w:rPr>
                                    <w:rFonts w:ascii="Sakkal Majalla" w:hAnsi="Sakkal Majalla" w:cs="Sakkal Majalla"/>
                                    <w:b/>
                                    <w:bCs/>
                                    <w:sz w:val="32"/>
                                    <w:szCs w:val="36"/>
                                  </w:rPr>
                                </w:pPr>
                                <w:r w:rsidRPr="00396DB8">
                                  <w:rPr>
                                    <w:rFonts w:ascii="Sakkal Majalla" w:hAnsi="Sakkal Majalla" w:cs="Sakkal Majalla"/>
                                    <w:b/>
                                    <w:bCs/>
                                    <w:sz w:val="32"/>
                                    <w:szCs w:val="36"/>
                                    <w:rtl/>
                                  </w:rPr>
                                  <w:t>توظيف البيانات والذكاء الاصطناعي في تحسين الإجراءات.</w:t>
                                </w:r>
                              </w:p>
                            </w:txbxContent>
                          </wps:txbx>
                          <wps:bodyPr vert="horz" wrap="square" lIns="91440" tIns="45720" rIns="91440" bIns="45720" anchor="t">
                            <a:prstTxWarp prst="textNoShape">
                              <a:avLst/>
                            </a:prstTxWarp>
                            <a:noAutofit/>
                          </wps:bodyPr>
                        </wps:wsp>
                        <wps:wsp>
                          <wps:cNvPr id="1121" name="Rectangle 1121"/>
                          <wps:cNvSpPr/>
                          <wps:spPr>
                            <a:xfrm>
                              <a:off x="-571509" y="817180"/>
                              <a:ext cx="3038515" cy="6336601"/>
                            </a:xfrm>
                            <a:prstGeom prst="rect">
                              <a:avLst/>
                            </a:prstGeom>
                            <a:ln>
                              <a:noFill/>
                            </a:ln>
                          </wps:spPr>
                          <wps:txbx>
                            <w:txbxContent>
                              <w:p w14:paraId="38EF0F78" w14:textId="77777777" w:rsidR="00C87F1E" w:rsidRPr="00396DB8" w:rsidRDefault="00C87F1E">
                                <w:pPr>
                                  <w:pStyle w:val="a5"/>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مؤشرات الكفاءة والفاعلية والجودة والوقت والتكلفة.</w:t>
                                </w:r>
                              </w:p>
                              <w:p w14:paraId="46314FB4" w14:textId="77777777" w:rsidR="00C87F1E" w:rsidRPr="00396DB8" w:rsidRDefault="00C87F1E">
                                <w:pPr>
                                  <w:pStyle w:val="a5"/>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تحديد المستهدفات وخطوط الأساس ومصادر البيانات.</w:t>
                                </w:r>
                              </w:p>
                              <w:p w14:paraId="6CCB8674" w14:textId="77777777" w:rsidR="00C87F1E" w:rsidRPr="00396DB8" w:rsidRDefault="00C87F1E">
                                <w:pPr>
                                  <w:pStyle w:val="a5"/>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تصميم لوحة مؤشرات لمتابعة أداء العمليات.</w:t>
                                </w:r>
                              </w:p>
                              <w:p w14:paraId="56F1F6B7" w14:textId="77777777" w:rsidR="00C87F1E" w:rsidRPr="00396DB8" w:rsidRDefault="00C87F1E">
                                <w:pPr>
                                  <w:pStyle w:val="a5"/>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 xml:space="preserve">الرقمنة والأتمتة الروبوتية للعمليات </w:t>
                                </w:r>
                                <w:r w:rsidRPr="00396DB8">
                                  <w:rPr>
                                    <w:rFonts w:ascii="Sakkal Majalla" w:eastAsia="GE Dinar One" w:hAnsi="Sakkal Majalla" w:cs="Sakkal Majalla"/>
                                    <w:b/>
                                    <w:bCs/>
                                    <w:kern w:val="24"/>
                                    <w:sz w:val="36"/>
                                    <w:szCs w:val="36"/>
                                  </w:rPr>
                                  <w:t>RPA</w:t>
                                </w:r>
                                <w:r w:rsidRPr="00396DB8">
                                  <w:rPr>
                                    <w:rFonts w:ascii="Sakkal Majalla" w:eastAsia="GE Dinar One" w:hAnsi="Sakkal Majalla" w:cs="Sakkal Majalla"/>
                                    <w:b/>
                                    <w:bCs/>
                                    <w:kern w:val="24"/>
                                    <w:sz w:val="36"/>
                                    <w:szCs w:val="36"/>
                                    <w:rtl/>
                                  </w:rPr>
                                  <w:t>.</w:t>
                                </w:r>
                              </w:p>
                              <w:p w14:paraId="1B92BDF3" w14:textId="77777777" w:rsidR="00C87F1E" w:rsidRPr="00396DB8" w:rsidRDefault="00C87F1E">
                                <w:pPr>
                                  <w:pStyle w:val="a5"/>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تطبيقات الذكاء الاصطناعي في تحليل العمليات ودعم القرار.</w:t>
                                </w:r>
                              </w:p>
                              <w:p w14:paraId="678DC33B" w14:textId="77777777" w:rsidR="00C87F1E" w:rsidRDefault="00C87F1E">
                                <w:pPr>
                                  <w:pStyle w:val="a5"/>
                                  <w:numPr>
                                    <w:ilvl w:val="0"/>
                                    <w:numId w:val="11"/>
                                  </w:numPr>
                                  <w:spacing w:line="240" w:lineRule="auto"/>
                                  <w:rPr>
                                    <w:rFonts w:ascii="Sakkal Majalla" w:eastAsia="GE Dinar One" w:hAnsi="Sakkal Majalla" w:cs="Sakkal Majalla"/>
                                    <w:b/>
                                    <w:bCs/>
                                    <w:kern w:val="24"/>
                                    <w:sz w:val="36"/>
                                    <w:szCs w:val="36"/>
                                  </w:rPr>
                                </w:pPr>
                                <w:r w:rsidRPr="00396DB8">
                                  <w:rPr>
                                    <w:rFonts w:ascii="Sakkal Majalla" w:eastAsia="GE Dinar One" w:hAnsi="Sakkal Majalla" w:cs="Sakkal Majalla"/>
                                    <w:b/>
                                    <w:bCs/>
                                    <w:kern w:val="24"/>
                                    <w:sz w:val="36"/>
                                    <w:szCs w:val="36"/>
                                    <w:rtl/>
                                  </w:rPr>
                                  <w:t>معايير اختيار العمليات المناسبة للأتمتة.</w:t>
                                </w:r>
                              </w:p>
                            </w:txbxContent>
                          </wps:txbx>
                          <wps:bodyPr vert="horz" wrap="square" lIns="91440" tIns="45720" rIns="91440" bIns="45720" anchor="t">
                            <a:prstTxWarp prst="textNoShape">
                              <a:avLst/>
                            </a:prstTxWarp>
                            <a:noAutofit/>
                          </wps:bodyPr>
                        </wps:wsp>
                      </wpg:grpSp>
                      <wpg:grpSp>
                        <wpg:cNvPr id="1122" name="Group 1122"/>
                        <wpg:cNvGrpSpPr/>
                        <wpg:grpSpPr>
                          <a:xfrm>
                            <a:off x="120584" y="0"/>
                            <a:ext cx="6346256" cy="2110603"/>
                            <a:chOff x="120584" y="0"/>
                            <a:chExt cx="6346256" cy="2110603"/>
                          </a:xfrm>
                        </wpg:grpSpPr>
                        <pic:pic xmlns:pic="http://schemas.openxmlformats.org/drawingml/2006/picture">
                          <pic:nvPicPr>
                            <pic:cNvPr id="1123" name="Image"/>
                            <pic:cNvPicPr/>
                          </pic:nvPicPr>
                          <pic:blipFill>
                            <a:blip r:embed="rId35" cstate="print">
                              <a:duotone>
                                <a:srgbClr val="000000"/>
                                <a:srgbClr val="B7BBD7"/>
                              </a:duotone>
                            </a:blip>
                            <a:srcRect/>
                            <a:stretch/>
                          </pic:blipFill>
                          <pic:spPr>
                            <a:xfrm>
                              <a:off x="5546035" y="0"/>
                              <a:ext cx="526415" cy="526415"/>
                            </a:xfrm>
                            <a:prstGeom prst="rect">
                              <a:avLst/>
                            </a:prstGeom>
                            <a:ln>
                              <a:noFill/>
                            </a:ln>
                          </pic:spPr>
                        </pic:pic>
                        <wps:wsp>
                          <wps:cNvPr id="1124" name="Rectangle 1124"/>
                          <wps:cNvSpPr/>
                          <wps:spPr>
                            <a:xfrm>
                              <a:off x="5334635" y="967603"/>
                              <a:ext cx="1132205" cy="1143000"/>
                            </a:xfrm>
                            <a:prstGeom prst="rect">
                              <a:avLst/>
                            </a:prstGeom>
                          </wps:spPr>
                          <wps:txbx>
                            <w:txbxContent>
                              <w:p w14:paraId="448791DD"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FF3A68D"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wps:txbx>
                          <wps:bodyPr wrap="square">
                            <a:prstTxWarp prst="textNoShape">
                              <a:avLst/>
                            </a:prstTxWarp>
                            <a:spAutoFit/>
                          </wps:bodyPr>
                        </wps:wsp>
                        <wps:wsp>
                          <wps:cNvPr id="1125" name="Rectangle 1125"/>
                          <wps:cNvSpPr/>
                          <wps:spPr>
                            <a:xfrm>
                              <a:off x="2980341" y="162742"/>
                              <a:ext cx="2430145" cy="704850"/>
                            </a:xfrm>
                            <a:prstGeom prst="rect">
                              <a:avLst/>
                            </a:prstGeom>
                          </wps:spPr>
                          <wps:txbx>
                            <w:txbxContent>
                              <w:p w14:paraId="61492BD7"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wps:txbx>
                          <wps:bodyPr wrap="square">
                            <a:prstTxWarp prst="textNoShape">
                              <a:avLst/>
                            </a:prstTxWarp>
                            <a:spAutoFit/>
                          </wps:bodyPr>
                        </wps:wsp>
                        <wps:wsp>
                          <wps:cNvPr id="1126" name="Rectangle 1126"/>
                          <wps:cNvSpPr/>
                          <wps:spPr>
                            <a:xfrm>
                              <a:off x="120584" y="1319652"/>
                              <a:ext cx="5089525" cy="649605"/>
                            </a:xfrm>
                            <a:prstGeom prst="rect">
                              <a:avLst/>
                            </a:prstGeom>
                          </wps:spPr>
                          <wps:txbx>
                            <w:txbxContent>
                              <w:p w14:paraId="4F23AEEC" w14:textId="77777777" w:rsidR="00C87F1E" w:rsidRDefault="00C87F1E" w:rsidP="00C87F1E">
                                <w:pPr>
                                  <w:jc w:val="center"/>
                                  <w:rPr>
                                    <w:rFonts w:ascii="Calibri" w:eastAsia="GE Dinar One" w:hAnsi="Calibri" w:cs="Calibri"/>
                                    <w:b/>
                                    <w:bCs/>
                                    <w:kern w:val="24"/>
                                    <w:sz w:val="48"/>
                                    <w:szCs w:val="48"/>
                                    <w:lang w:bidi="ar-SY"/>
                                  </w:rPr>
                                </w:pPr>
                                <w:r w:rsidRPr="00396DB8">
                                  <w:rPr>
                                    <w:rFonts w:ascii="Calibri" w:eastAsia="GE Dinar One" w:hAnsi="Calibri" w:cs="Calibri"/>
                                    <w:b/>
                                    <w:bCs/>
                                    <w:kern w:val="24"/>
                                    <w:sz w:val="48"/>
                                    <w:szCs w:val="48"/>
                                    <w:rtl/>
                                    <w:lang w:bidi="ar-SY"/>
                                  </w:rPr>
                                  <w:t>قياس أداء العمليات وتوظيف التقنيات الحديثة</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6F9DF9D5" id="_x0000_s1170" style="position:absolute;left:0;text-align:left;margin-left:-26.8pt;margin-top:-49.5pt;width:541.45pt;height:765.75pt;z-index:252312576;mso-wrap-distance-left:0;mso-wrap-distance-right:0;mso-position-horizontal-relative:margin;mso-position-vertical-relative:text;mso-width-relative:margin" coordorigin="-4095" coordsize="68764,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MtAhkgYAAEUfAAAOAAAAZHJzL2Uyb0RvYy54bWzsWdmO2zYUfS/QfxD0&#10;PrFIiVqM8QRNpwkCBEnQpOizLMu2EG2l5LEnX9/DRZS8zXic1JMAfbBBUbrUXc89pK5fborcukt5&#10;k1XlxCYvHNtKy6SaZeViYv/1+fVVaFtNG5ezOK/KdGLfp4398ubXX67X9Til1bLKZym3sEjZjNf1&#10;xF62bT0ejZpkmRZx86Kq0xI35xUv4haXfDGa8XiN1Yt8RB3HH60rPqt5laRNg9lbddO+kevP52nS&#10;fpjPm7S18okN3Vr5z+X/VPyPbq7j8YLH9TJLtBrxGVoUcVbipWap27iNrRXP9pYqsoRXTTVvXyRV&#10;Marm8yxJpQ2whjg71rzh1aqWtizG60Vt3ATX7vjp7GWT93dveP2p/siV9hi+q5IvDfwyWteL8fC+&#10;uF70D2/mvBBCMMLaSI/eG4+mm9ZKMOmHge8RZlsJ7kUBZQ5lyufJEoERcleeE7EAj/TSyfKPR+RH&#10;8Vi9XipplDIaivhL5T9yK5shMYmDN5RxgRSUXrXkDKzcNlJPmAW71xgrh9pSFpCA6RwyFrPQIYQo&#10;iwPCXArbZJb1FkOOOdERi4V8hKoRHhPyQUiE/BkWB3sWB2KlJ1rsEhqFkT/UtrOVUp96gat09T3X&#10;DaIdU93QixilQ+E+uEfEz7AU7tqJbXiGpcx3fErhtT4TO0uZwwJfB4URxhx/x9ADsr2hh6WP2gkk&#10;bPpib76t2D8t4zqVGNKIYu7rAfmnfPbhLs5FOcjYrWv5mAAEmSrNuNHYsFPuBwx+2FnG3Hhc86Z9&#10;k1aFJQYTO83zrG6EkvE4vnvXtCrdu6fEdFPl2ex1lufygi+mv+fcgt6obD/0wkjJ5vUyVrMoS0cW&#10;Jt7aqMdlCW2tk5ditbIS66pXihkgSme0GE2r2b0CR6HP583fMa+13i0Mfl91Dt7TXT2rF+yWkasj&#10;vDfXdZaM8dOgjtFenB9vfpBqVzy19SLFSWsUMf+yqq/Qf+q4zaZZnrX3spfCiUKp8u5jlgiTxcUw&#10;ZQjqWKXM2yJepKICukeEgHDhnvwUoe3iJsZaU3TgnQ52wFjVHW+rZFWkZavaPU9zKF2VzRIpY1t8&#10;nBbTFADP384E5oJqtID4mmdlK3MiXxXWlGeLJfIsQE6AAyRV2fJYJN6VmlGxF9qp7Er+BG3AJFKn&#10;5WmbLDvLemOEnUcLI6IuUygSEi+gCim64nAZRekoyNRj9f6uvrq010nGoYvK7kOVIR2uFJFD6CUT&#10;TjdqAfYXQROCJqBSQ/guLhd5CkjBLGw7GVKGzcKPItfb9hx6LSO+7jYscD1PNtbjuPKI67brvN1M&#10;N5IquLp1dKVvrcEOJ3bzzypGpYmsOBcIkE/1b6sWeCMRboguPSz0hEZ1aklFTNM28E28zuEdncGM&#10;dPaQs+mJB+gMrBXtDt7WrbvLUzRnQoe9HZwGy8XjnsZoWU2A+nYnRBlYi6QwoAWR/zCDuUyGGjak&#10;+x3RZOjEfieyL9imqZ2rHmnv//c72e8uhUSGC24hkSlqNLTHyc2VTm2BQprpdcFGHviOi2QS/JwF&#10;nt7QfHcUMmxMMYcLo5Dob/j9TOTE8NkfkpyAOv0I5ISELhW7NIH5vhsFGtO75HZDAnqiyYkaA/PP&#10;zu2eJT0rOaGgW/vkBLOyPZ6I/64jdvJgH/BcGHh013U0CpgAC4kLrkt9bBLFC851Xjw+aXtiaItn&#10;zNGAgUM5UNxlxb/a2+Bh5W9LbCoj4kHGauWFxwLhJT68Mx3eicsES01sxUXPZ0BlJRjQ/CEGdKFG&#10;QUFQDmSFrAihwmmNYnCUE5KAhJoMmYJy3BDnBSorfNf1fWebC+2Rg4dJ65Ozwpjzs2fFibxYnDWp&#10;qHa8GDOyzp/Eiwl1WAiKjWLfiajvej52cCqiFMcmYAM7xHhfuOfGx8QNTPR2dlvwn6sPU7MT/CH7&#10;8MFDgtmqavF1Qu3+B2dL4rxAHSOZUyR1vPQqePXqVu4fEDcjjfF3O0RgHvIKuLGfgIz2J+p6/F+0&#10;mUO9+1LIbPa2QwpP9f72RGRmLgpVezDyA1OlHTLjcIKiyFUdE+K5OtKmEJ+IzHIHr05ihJv6vqzh&#10;55mOEy4VMjjyQDOVBzQnN1N8Z3BcDxWKpCc+BclSwNqFjCJIBIc+6tOI44XfxrCORsycWj3L1utS&#10;EUMLOxAxuds9OWKDTkdcEvlsJ2LMCfH5R0fM9yIfBfcNYHU0YgYaniVifcvWZ6/4ViuJv/6uLD4G&#10;D6/lU/3X75t/AQAA//8DAFBLAwQKAAAAAAAAACEAAAAAADoMAAA6DAAAFAAAAGRycy9tZWRpYS9p&#10;bWFnZTEucG5niVBORw0KGgoAAAANSUhEUgAAAFUAAABVCAMAAAAPK1hoAAAAAXNSR0IArs4c6QAA&#10;AARnQU1BAACxjwv8YQUAAALiUExURQAAAP///4CAgKqqqr+/v8zMzKqqqra2tr+/v6qqqrOzs7m5&#10;uaqqqrGxsba2tru7u6+vr7S0tLi4uK6urrOzs7a2tq6urrGxsbW1tbi4uLGxsbOzs7a2trCwsLOz&#10;s7W1ta+vr7KysrS0tLa2trGxsbOzs7W1tbGxsbOzs7S0tLCwsLKysrS0tLW1tbGxsbOzs7W1tbGx&#10;sbOzs7S0tLW1tbKysrOzs7W1tbKysrOzs7S0tLGxsbOzs7S0tLKysrOzs7S0tLKysrOzs7S0tLGx&#10;sbOzs7S0tLW1tbKysrOzs7S0tLKysrOzs7S0tLKysrOzs7Ozs7KysrOzs7S0tLKysrOzs7S0tLKy&#10;srOzs7Ozs7S0tLKysrOzs7KysrOzs7S0tLKysrOzs7S0tLKysrOzs7S0tLKysrOzs7Ozs7S0tLOz&#10;s7S0tLKysrOzs7KysrOzs7Ozs7S0tLOzs7Ozs7S0tLKysrOzs7S0tLKysrOzs7Ozs7S0tLOzs7Oz&#10;s7S0tLKysrOzs7Ozs7KysrOzs7Ozs7S0tLOzs7Ozs7S0tLKysrOzs7Ozs7KysrOzs7Ozs7S0tLOz&#10;s7Ozs7S0tLKysrOzs7Ozs7S0tLOzs7Ozs7S0tLOzs7Ozs7Ozs7KysrOzs7Ozs7S0tLOzs7S0tLOz&#10;s7Ozs7Ozs7KysrOzs7Ozs7S0tLOzs7Ozs7Ozs7Ozs7Ozs7Kysr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N4U+wAAAD1dFJOUwABAgMEBQYHCAkKCwwNDg8QERITFBUWFxgZ&#10;GhscHR4fICEiIyQlJicoKSorLC0uLzAxMjM0NTY3ODk6Ozw9P0BBQkNERUZHSElKS0xNTk9QUVNU&#10;VVZXWFlaW1xdXmBhYmNkZmdoaWprbG1vcHFydHV2d3h5ent8fX5/gIGCg4SFhoeIiYqLjI2Oj5CR&#10;kpOUlZaXmJmam5ydnp+goaKjpKWmqKmqq6ytrq+wsbKztLW3uLq7vL2+v8DBwsPExcbHyMnKy8zN&#10;zs/Q0dLT1NXW19jZ2tvc3d7f4OHi4+Tl5ufo6err7O3v8PHy8/T19vf4+fr7/P3+1b0hNQAAAAlw&#10;SFlzAAAh1QAAIdUBBJy0nQAAB+BJREFUWEfVmHt8VMUVx2ezJBsedZVH1MYECCiG8JYmUEJAeSgi&#10;WgvFIFJ8gGirVPABpiiWUhRRQfEVAaVqNUQQAkgwUUwQCBABgzy0LIGYkAfs+875vzNnzu69u3uz&#10;nxvg87F+/5kzZ8797ezM3DMzl/3a6Th41M0x5N1oo+aL46rN5zSIIVhb2IECLoZOZaQTDV9AEdZI&#10;XVa6S1H6B8ZGnYfdY3JimPgTHGbMtoAid219vB09bk6uizojOMvYnzQYRC0RLAEfY0ktFCjY251a&#10;zEipoiiBZxFj+QCm4QsBGEsopkiBtpJazMg5D+/9hmxJXFWdtL1wikwzRnMYQSYyRYObyIxgqRwB&#10;A2+ARpYZNwPkkInktsCB/EkxzHTBQYpQrIrsexTRqsnbadyi4X+jCEXbVJlz/dkgCRkIHH8xmQIU&#10;bVRljh59s2LI/C21hmirqjV+OdXCAI2foMxJTXGxomqcHy2dmuJiRRXgp/cV5fq7lTo535zJYuqs&#10;qW6guuGN3WmywpDgzktQXesjlWh8ay5BtX16d3PS21+Calz+f1Q3mmyIOheevTjVRnq+Faqtqu57&#10;UPE2qt696o04LO9nVdXAZRvXEsOCr+5KTXGxotq+i45xb2wdK6pt55dT/ciQXyuvoqa4WFE1Lnp+&#10;GfPr0WWKTfrKypjzuDlzxO9aUzXJA3s59T4aXnkJqiu9pBKNZzlj97WUUpgZcVQTHK2RII6yjsgD&#10;bPbJ+WRJ4qi2hZEn4TyZksujmuMVc0C2xFx1W2x+5TSOqVOWbKr+2QcXzhz49Pm7rkaf6KkATYW5&#10;qll+bZTNzvWaYWVw7nlVDO8wH+fmfT28UPExqo5bWBDNsxMYG/quR2gFDhatXFzwj9eLD8l/VMxG&#10;nADtNXFAlY/PEBtlWNW4Mlt/t+bK3rUs6ERVcan4p5e/wmpBW+asVA97c7FBqRYZ8sCeztgQQ++P&#10;AxAomRp5mXMOShB/9GjWFuqX60Z0K1ULJFYB9z9AlQjEcaoceE3qfI37xyiXVdWsGuA7TG9iQlVM&#10;1peZizWom0gupWpP0jG99CWUAT9wBVWYPVHEJYo3DJH//ETGPI17x5KHVD837Fv7u1CTAcd7nG+i&#10;EU0a++L2k83+xmObXxgue5BGz0HdHSpAoFTJrzB5t6ZzaL4GLVv6HgoT8CIbc9J1mrvDPdVVq+cq&#10;PtBVMxctlUyxyZn6eQj67M+Jq2xgzzuL5v99TbVYOBlpJZyXyQcfG4YBipCqSR6oVp1ocbD5AP9C&#10;l2ODWAiVoUnLq1jr/FLM/nWyYuuYhE4kjuoSN6qWt0trAndP6bGtFvfyaaFZEsie7sQmNrWxRF/o&#10;cVTDPMD502jM4PzElWgpnDtFT9OU/Qx3j1KWwIrqh3AGjx5ZbnCPRI8ibavo6fX3PoV9HHAOVqBX&#10;Yq7aoXOYJGZzwafYtgK02Wgwh1xlzi9kT6+r4w9Ll8gEP4a/+JirfhXOr74PWX8OuHsk1EAFjqkt&#10;v6RiMEvbJnrag3U5BPvR+RZAljQk5qq14SSmfc+eArhdNo0ETd27Re7SZji3i57K9CbUBkrvTIAH&#10;ZSkJqR5fpdiKqsMfmkXc34v9B6CvDF0OfhzV6+ugcVn2dvHu95DVuwGekeVQgFdkKVGqxg0l5m74&#10;HQC+xAfAizfv1eCf5twmeqqmtSf90W4ygxNK9X1Dfv3auHYkpwDw20A9eHGhu6DB+RnnO+jXHQDf&#10;yDIJYAc6BEo1LmcAHLJsAa9dls1Qn3w0eKR38TFc/0K1QpZ2cbGWpcSC6iEAXJHfgbebLIvAe3vv&#10;e9JmAzwpqyJnfSLLLgAbZSlRqlek63SN/s4oDnR9ZFkIfvx8NNAL9fcPnNcMLdfK6kSAxbIcAPCm&#10;LCVKtdSQX49E3wsKAMbJ8jbQZsnSvkIF+h6TNdvL9G/vAXhUlhKlqsIINbU6wzng8wm1sBkdtufP&#10;eoMe1yz8U52r4Ef0vgo8Gw1BSPXbaYqVuuqg1evWrXsrh7Wrhw/Q8Q5470SD9Zow+VbMf4zNDmjz&#10;ZNmxHOoS0SMIqZpkF5VfTzP2GZzE+JEBaMrAJp0hPjidKY0+dVCIHkkc1acvCFHPEsb+onHcsu3P&#10;cf5F5FeZjP0Aj+BILOC+0A4bVzXMDR5owbWVsAXgWH/0IfbfuyC4Bs2UJqjBJYFYUbWJwX4CrR67&#10;gLte7oU2Y/0LGwA+xzVsfw2gQF+S5qpX9zVwgyPxFLjUfu7YIN5t35Y5edmj5pYJ070K3WxIPfwQ&#10;nqvWVPcZj3Pu+9hfOexTy7jTvYfJLeDfTFBnwGur4cIf0VKYqx43qvpnsw67OX+T+tL+0V2nm/wB&#10;X+N/S6difhCv5iZxNCAbCameLlLsRtWsSXfqjBebVrcq8K8N3ZuTeg8bP2FsTvfQVn3lJwEojzjx&#10;KFVDIoSg6fl1RAPw9SlUiaSnOBHXqBNmCKW62k+Sgh3hQ1oEN30P/OAkqhiwT6/hUNWPaoRStcLg&#10;I0EIvNvPcEIRJA/+KAjBr9VBQycvqBKSBbqKXMXrSmbq/yVlTuk58foVxJzOBzTA/nHZlhiUPLZC&#10;fuQLlC/988Qxkx56qVJud+7y4SRlIHkDDqYV3PnMOX4jVQjfv0ebflFxFje09u0yCs90Gd9z4Vc1&#10;Z5q9AU9T7ZHSuamoYULywNG3WCKXDtv2azJ/l5s3YmifFNwcf8Uw9j9H1ZyKfmugBwAAAABJRU5E&#10;rkJgglBLAwQKAAAAAAAAACEAAAAAAIQIAACECAAAFAAAAGRycy9tZWRpYS9pbWFnZTIucG5niVBO&#10;Rw0KGgoAAAANSUhEUgAAAFwAAABcCAYAAADj79JYAAAAAXNSR0IArs4c6QAAAARnQU1BAACxjwv8&#10;YQUAAAAJcEhZcwAAIdUAACHVAQSctJ0AAAgZSURBVHhe7Z11qDVFGIc/u7tb7Ba7MLEbG7G7EMUO&#10;RBRFReUTA/UP+w9BzGvgZ2EHFtjdgd1dvwd2L3PmvOfsuffujDv7zYUH7nl3zsyc387OzM47MW5o&#10;aCgUk4i1xbXiSfFUIO4Q24mphJWPUCwkLhcTxIFiGmGF68A01sTW4kvxt/g5IP+Ib8W+wspHCGYV&#10;/JH2XwVHCytsB6axBiYTj4vfxFFiioCsI34XrwkrLyHYTPwoPhR7F/8/L+YXVvhhTGMNzCxeFp+I&#10;VQtbSJ4T3FzrWghuEjy5+4mpxSPiV4H4VvhhTGMN8Mi9IhB85cIWkmfEn54tFKsLxH1WlO3GuoIb&#10;8HTxuSem0YPqYU6xkthdnCBOreBs8bmIKTj1qJUXnxMF9f1aYh5BtWTFaUHYh8QfYq/CVsIfdfpO&#10;wrV3YBod5hCnC+onEvl3hMQU3Eq/H/yeN8R4sZSw4vXZXPwi0GOBwlaylfhO0JbMUti6MI0Fi4vX&#10;RdkKPyCOFTuK7SvYQ9CgxK5SrLz4kP/Dxc2CqoGq4F2xpLDiLqH6uFpQik8rbC6ITOmnAd+nsHVh&#10;GgWPGl8m8nsE9ZYVrhep1OEUquvFT+IrsYqwwsGy4jNBV3e+wuazv+DpuVvMWNg66DIUXCAo1beJ&#10;uQrbSJhJvCQ+FasJK0ydvCh41K1rVcwgLhEULko9ebfCXSkI06+/Pb14VXAD1y9sHXQZxKKifMzM&#10;uzQAvGXeK6gnLxTUd/MGgHgPEhSOyh5CHxCK0stNozH1r1PHo8mbgrD+dZdtBfm5T0xa2Ibp+FBw&#10;kiDyc0TXF0bAmuId4TdWIeBJ2kZY+RgU2h3iOtexAT2TawSlm2EEBKWB7AVtBO0XGm4h3LhMwW8R&#10;vDLv5thGy8KCrhj15A2BoJexoqD7auVhUHiBoYQ/7NhgGUHBQXBernir7AfVCe0JN4+6nKd9OD43&#10;YqBEkyDdG7pA/vU2ww37WLzt2IA35Y8EN+NBcf8AlN1ohjc6+vluxMDFxwSDQZsUtokFBH9fUB24&#10;9lJwbgRDFmhUBYX1G5EF78Mggk9X2KrYWGTBK8iCRyYLHpkseGSy4JFpjeDTil7jE7ikFonAggJB&#10;rTyUtEJwBoauELjA6MO613YQjE3wFheat8QRwk3fJ3nBJxeMy/Ca+4HwB+V3FfwIS6C6IZ0qr3rS&#10;gjNEQIligJ+M4p6zwjG3g9HJ0DCmQwGw8lCStOC82n4tfhA7F7amk6zgSwi8PbiaThZVJaspNF5w&#10;PDk3ihUcG48uHg8G4M8SsaefjYXGC850A8aIHxV072gUcclhw1Xl90qaTuMFZwpFOQMJd9qlgmrk&#10;BYFz1vpOk0miDse/xx+lmmqEzM4urLA+1PV4RBjUr4uDhZXWICTTaC4t+A4vF/j0rDAWOH+ZckDG&#10;6oIpHaP1wyYjONCfXk6MpEdC5tcQzCGvC/JhpTUISQneBrLgkcmCRyYLHpkseGSy4JHJgkcmCx6Z&#10;LHhksuCRaY3gTGbnFd63kxZzsg+JAGtues0cKGmF4KwNYqUYU3cZznWvHSbcSfWhYYGBm75P8oKz&#10;MAvvD0O3eH/4Qe712QTrJQ+NAIudmJvipu+TtOCMibMKjikS14mxLF2JRbKCs8TiYoH3h7jwc1rh&#10;mkaygpeLsr4QrDSzwjSRxgtOvci6F1YnTylwPtAbQGxmWq0nrO81lcYLjqCs6iIsQrNvCRnDt0lj&#10;yA+wvtdUkqhS2PWHsIjM7hHU2/RIrLA+zFnBJUYdXxcsObfSGoQkBKf3wYsF6xPpa19W2KywPnsK&#10;nMikVRe3itY7kckootMzGUkJY/cGvOx0H+uCfFhpDUIygreFLHhksuCRyYJHJgsemSx4ZLLgkcmC&#10;RyYLHpkseGRaIziZtNb74KjADcf6oNAwLt/qdZolbMPHNnqsAfJFZ6SRDdfZNDc0bLF3gHDT92mF&#10;4McLnMhsWuZPU9hFMMKI3zM0pIOjxE3fJ2nBeXzxCDE+zlr3Xrtzsusn3vTQUHVVDdsmLThLv3FI&#10;EA+bGFhhmkYSglulhhLFrsyU7jNEx0aJDabxglNN4OFxd4pg54Zyk8TzBc5l9ztNpvGCs5E7DeIT&#10;gok/9EjKpd+3F5+t7zWVxguOyHcKpkXwd56gGmEba1YZW99pMknU4UzQ5I9STTVCphYTVlgfFtLe&#10;Jdjrtg5Y+l21zVI/khAccAazYToZ5WXGCmPBlkjfCzaxqQt2tkA4K70qkhEcKNXsFz7Spd9bCvbj&#10;rotBny6LpARvA1nwyFQJzqEcp4jjBoDzIph3mQXvQ5Xg1qqKKrLgfagSnOnXHOTHUpkqLhIc65AF&#10;70OuwyOTBY/M/yI4/ehS8E0L28QCgrNy4z3HBkEFB3ZaY743ux9b19sKwuCZ4lw31x5ccM5hwy1F&#10;f9K63lY4EoyBuKscGwQXfANBH5IBIU5vssK0EY7ZRXCGCFx7cMGBg9tI/BiRkhNhNNBu4dFnxJNZ&#10;BHML9zpHPo5F8I7xJTeQC14cnL+sUjtTVG0MkCo0lOzmybmfVKOcP+e7BJcXNKT0Xpjj4l7rBTMS&#10;OJONY8L6nsXmgvO3PDeeNfOcAcwaHu5Y6nAuBbuIMmeF34fYRwpLBwob81oY72eDBFbfWXGW8IQw&#10;TEy8XSfLdnww2EjQa+FuUa9TzXAT+Jwy/A5+D0IjTtWm8gwj02XkO+z6b8VZQtzEy4KxrrOROz70&#10;gBlTjHVTteCzxIdJXZcyuAZxcm8omBtTNbOA63iomEXGDbLiLJkgGE8xNj0eGvcfwLXKrDkQgiEA&#10;AAAASUVORK5CYIJQSwMEFAAGAAgAAAAhAJtQkbPjAAAADQEAAA8AAABkcnMvZG93bnJldi54bWxM&#10;j09Lw0AQxe+C32EZwVu7+WOKidmUUtRTEWwF8TZNpklodjdkt0n67Z2e9PYe8+PNe/l61p0YaXCt&#10;NQrCZQCCTGmr1tQKvg5vi2cQzqOpsLOGFFzJwbq4v8sxq+xkPmnc+1pwiHEZKmi87zMpXdmQRre0&#10;PRm+neyg0bMdalkNOHG47mQUBCupsTX8ocGetg2V5/1FK3ifcNrE4eu4O5+2159D8vG9C0mpx4d5&#10;8wLC0+z/YLjV5+pQcKejvZjKiU7BIolXjLJIUx51I4IojUEcWT3FUQKyyOX/FcUv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PEy0CGSBgAARR8A&#10;AA4AAAAAAAAAAAAAAAAAOgIAAGRycy9lMm9Eb2MueG1sUEsBAi0ACgAAAAAAAAAhAAAAAAA6DAAA&#10;OgwAABQAAAAAAAAAAAAAAAAA+AgAAGRycy9tZWRpYS9pbWFnZTEucG5nUEsBAi0ACgAAAAAAAAAh&#10;AAAAAACECAAAhAgAABQAAAAAAAAAAAAAAAAAZBUAAGRycy9tZWRpYS9pbWFnZTIucG5nUEsBAi0A&#10;FAAGAAgAAAAhAJtQkbPjAAAADQEAAA8AAAAAAAAAAAAAAAAAGh4AAGRycy9kb3ducmV2LnhtbFBL&#10;AQItABQABgAIAAAAIQAubPAAxQAAAKUBAAAZAAAAAAAAAAAAAAAAACofAABkcnMvX3JlbHMvZTJv&#10;RG9jLnhtbC5yZWxzUEsFBgAAAAAHAAcAvgEAACYgAAAAAA==&#10;">
                <v:group id="Group 1105" o:spid="_x0000_s1171" style="position:absolute;left:-4095;top:25717;width:65800;height:71533" coordorigin="-5715" coordsize="65801,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VmwwAAAN0AAAAPAAAAZHJzL2Rvd25yZXYueG1sRE9Ni8Iw&#10;EL0L+x/CCN40raJINYrIuniQBauw7G1oxrbYTEqTbeu/NwuCt3m8z1lve1OJlhpXWlYQTyIQxJnV&#10;JecKrpfDeAnCeWSNlWVS8CAH283HYI2Jth2fqU19LkIIuwQVFN7XiZQuK8igm9iaOHA32xj0ATa5&#10;1A12IdxUchpFC2mw5NBQYE37grJ7+mcUfHXY7WbxZ3u63/aP38v8++cUk1KjYb9bgfDU+7f45T7q&#10;MD+O5vD/TThBbp4AAAD//wMAUEsBAi0AFAAGAAgAAAAhANvh9svuAAAAhQEAABMAAAAAAAAAAAAA&#10;AAAAAAAAAFtDb250ZW50X1R5cGVzXS54bWxQSwECLQAUAAYACAAAACEAWvQsW78AAAAVAQAACwAA&#10;AAAAAAAAAAAAAAAfAQAAX3JlbHMvLnJlbHNQSwECLQAUAAYACAAAACEACQzFZsMAAADdAAAADwAA&#10;AAAAAAAAAAAAAAAHAgAAZHJzL2Rvd25yZXYueG1sUEsFBgAAAAADAAMAtwAAAPcCAAAAAA==&#10;">
                  <v:group id="Group 1107" o:spid="_x0000_s1172" style="position:absolute;left:31298;width:22625;height:6433" coordorigin="38495" coordsize="22624,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group id="Group 1108" o:spid="_x0000_s117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r4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Rw5RsZQee/AAAA//8DAFBLAQItABQABgAIAAAAIQDb4fbL7gAAAIUBAAATAAAAAAAA&#10;AAAAAAAAAAAAAABbQ29udGVudF9UeXBlc10ueG1sUEsBAi0AFAAGAAgAAAAhAFr0LFu/AAAAFQEA&#10;AAsAAAAAAAAAAAAAAAAAHwEAAF9yZWxzLy5yZWxzUEsBAi0AFAAGAAgAAAAhAOcNavjHAAAA3QAA&#10;AA8AAAAAAAAAAAAAAAAABwIAAGRycy9kb3ducmV2LnhtbFBLBQYAAAAAAwADALcAAAD7AgAAAAA=&#10;">
                      <v:oval id="Oval 1109" o:spid="_x0000_s1174"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9+PxgAAAN0AAAAPAAAAZHJzL2Rvd25yZXYueG1sRE9Na8JA&#10;EL0L/odlhF5Ks9FCtdFVRBBaSgnG9NDbkB2TaHY2Zrea/vuuUPA2j/c5i1VvGnGhztWWFYyjGARx&#10;YXXNpYJ8v32agXAeWWNjmRT8koPVcjhYYKLtlXd0yXwpQgi7BBVU3reJlK6oyKCLbEscuIPtDPoA&#10;u1LqDq8h3DRyEscv0mDNoaHCljYVFafsxyhwafrc7B/17JieP/L3z6/v6cG2Sj2M+vUchKfe38X/&#10;7jcd5o/jV7h9E06Qyz8AAAD//wMAUEsBAi0AFAAGAAgAAAAhANvh9svuAAAAhQEAABMAAAAAAAAA&#10;AAAAAAAAAAAAAFtDb250ZW50X1R5cGVzXS54bWxQSwECLQAUAAYACAAAACEAWvQsW78AAAAVAQAA&#10;CwAAAAAAAAAAAAAAAAAfAQAAX3JlbHMvLnJlbHNQSwECLQAUAAYACAAAACEAlJffj8YAAADdAAAA&#10;DwAAAAAAAAAAAAAAAAAHAgAAZHJzL2Rvd25yZXYueG1sUEsFBgAAAAADAAMAtwAAAPoCAAAAAA==&#10;" fillcolor="#168489" stroked="f">
                        <v:fill opacity="49087f"/>
                      </v:oval>
                      <v:shape id="Image" o:spid="_x0000_s1175"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NZwwAAAN0AAAAPAAAAZHJzL2Rvd25yZXYueG1sRE89a8Mw&#10;EN0D+Q/iCtkS2SaU4kYJIRDIYChxs3Q7rKvt1joZS5HV/vqqUOh2j/d5u0M0gwg0ud6ygnyTgSBu&#10;rO65VXB7Pa+fQDiPrHGwTAq+yMFhv1zssNR25iuF2rcihbArUUHn/VhK6ZqODLqNHYkT924ngz7B&#10;qZV6wjmFm0EWWfYoDfacGjoc6dRR81nfjYKXgDeX1Vt9itVbPF7DRxGqb6VWD/H4DMJT9P/iP/dF&#10;p/l5XsDvN+kEuf8BAAD//wMAUEsBAi0AFAAGAAgAAAAhANvh9svuAAAAhQEAABMAAAAAAAAAAAAA&#10;AAAAAAAAAFtDb250ZW50X1R5cGVzXS54bWxQSwECLQAUAAYACAAAACEAWvQsW78AAAAVAQAACwAA&#10;AAAAAAAAAAAAAAAfAQAAX3JlbHMvLnJlbHNQSwECLQAUAAYACAAAACEA9/PjWcMAAADdAAAADwAA&#10;AAAAAAAAAAAAAAAHAgAAZHJzL2Rvd25yZXYueG1sUEsFBgAAAAADAAMAtwAAAPcCAAAAAA==&#10;">
                        <v:imagedata r:id="rId38" o:title="" gain="19661f" blacklevel="22938f"/>
                      </v:shape>
                    </v:group>
                    <v:rect id="Rectangle 1113" o:spid="_x0000_s1176" style="position:absolute;left:38495;top:699;width:17551;height:5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BU8xAAAAN0AAAAPAAAAZHJzL2Rvd25yZXYueG1sRE/NasJA&#10;EL4LvsMyQi9SN2mLrdFVRFuI3kx9gDE7JtHsbMiumr69KxS8zcf3O7NFZ2pxpdZVlhXEowgEcW51&#10;xYWC/e/P6xcI55E11pZJwR85WMz7vRkm2t54R9fMFyKEsEtQQel9k0jp8pIMupFtiAN3tK1BH2Bb&#10;SN3iLYSbWr5F0VgarDg0lNjQqqT8nF2Mgs32Y7tfpfJ0nlTrYfqZRfIw/lbqZdAtpyA8df4p/nen&#10;OsyP43d4fBNOkPM7AAAA//8DAFBLAQItABQABgAIAAAAIQDb4fbL7gAAAIUBAAATAAAAAAAAAAAA&#10;AAAAAAAAAABbQ29udGVudF9UeXBlc10ueG1sUEsBAi0AFAAGAAgAAAAhAFr0LFu/AAAAFQEAAAsA&#10;AAAAAAAAAAAAAAAAHwEAAF9yZWxzLy5yZWxzUEsBAi0AFAAGAAgAAAAhADjsFTzEAAAA3QAAAA8A&#10;AAAAAAAAAAAAAAAABwIAAGRycy9kb3ducmV2LnhtbFBLBQYAAAAAAwADALcAAAD4AgAAAAA=&#10;" filled="f" stroked="f">
                      <v:textbox style="mso-fit-shape-to-text:t">
                        <w:txbxContent>
                          <w:p w14:paraId="3025105A"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114" o:spid="_x0000_s1177" style="position:absolute;top:99;width:22612;height:6433" coordorigin="" coordsize="22615,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oval id="Oval 1117" o:spid="_x0000_s1178"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Xi7xgAAAN0AAAAPAAAAZHJzL2Rvd25yZXYueG1sRE9La8JA&#10;EL4L/Q/LFHqRukkFIzGrFKFQkRJ89NDbkJ08bHY2ZldN/323IPQ2H99zstVgWnGl3jWWFcSTCARx&#10;YXXDlYLj4e15DsJ5ZI2tZVLwQw5Wy4dRhqm2N97Rde8rEULYpaig9r5LpXRFTQbdxHbEgSttb9AH&#10;2FdS93gL4aaVL1E0kwYbDg01drSuqfjeX4wCl+fT9jDW81N+3h43H59fSWk7pZ4eh9cFCE+D/xff&#10;3e86zI/jBP6+CSfI5S8AAAD//wMAUEsBAi0AFAAGAAgAAAAhANvh9svuAAAAhQEAABMAAAAAAAAA&#10;AAAAAAAAAAAAAFtDb250ZW50X1R5cGVzXS54bWxQSwECLQAUAAYACAAAACEAWvQsW78AAAAVAQAA&#10;CwAAAAAAAAAAAAAAAAAfAQAAX3JlbHMvLnJlbHNQSwECLQAUAAYACAAAACEAD514u8YAAADdAAAA&#10;DwAAAAAAAAAAAAAAAAAHAgAAZHJzL2Rvd25yZXYueG1sUEsFBgAAAAADAAMAtwAAAPoCAAAAAA==&#10;" fillcolor="#168489" stroked="f">
                      <v:fill opacity="49087f"/>
                    </v:oval>
                    <v:rect id="Rectangle 1118" o:spid="_x0000_s1179" style="position:absolute;top:699;width:17559;height:5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IdNxwAAAN0AAAAPAAAAZHJzL2Rvd25yZXYueG1sRI/NbsJA&#10;DITvlfoOK1fqpYJNqoqfwIIqSqWUG4EHMFk3Scl6o+wC6dvXh0rcbM145vNyPbhWXakPjWcD6TgB&#10;RVx623Bl4Hj4HM1AhYhssfVMBn4pwHr1+LDEzPob7+laxEpJCIcMDdQxdpnWoazJYRj7jli0b987&#10;jLL2lbY93iTctfo1SSbaYcPSUGNHm5rKc3FxBr52b7vjJtc/53nz8ZJPi0SfJltjnp+G9wWoSEO8&#10;m/+vcyv4aSq48o2MoFd/AAAA//8DAFBLAQItABQABgAIAAAAIQDb4fbL7gAAAIUBAAATAAAAAAAA&#10;AAAAAAAAAAAAAABbQ29udGVudF9UeXBlc10ueG1sUEsBAi0AFAAGAAgAAAAhAFr0LFu/AAAAFQEA&#10;AAsAAAAAAAAAAAAAAAAAHwEAAF9yZWxzLy5yZWxzUEsBAi0AFAAGAAgAAAAhADZIh03HAAAA3QAA&#10;AA8AAAAAAAAAAAAAAAAABwIAAGRycy9kb3ducmV2LnhtbFBLBQYAAAAAAwADALcAAAD7AgAAAAA=&#10;" filled="f" stroked="f">
                      <v:textbox style="mso-fit-shape-to-text:t">
                        <w:txbxContent>
                          <w:p w14:paraId="18F11108"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 xml:space="preserve">محاور </w:t>
                            </w:r>
                            <w:r>
                              <w:rPr>
                                <w:rFonts w:ascii="Sakkal Majalla" w:eastAsia="GE Dinar One" w:hAnsi="Sakkal Majalla" w:hint="cs"/>
                                <w:b/>
                                <w:bCs/>
                                <w:kern w:val="24"/>
                                <w:sz w:val="44"/>
                                <w:szCs w:val="44"/>
                                <w:rtl/>
                                <w:lang w:bidi="ar-SY"/>
                              </w:rPr>
                              <w:t>الجلسة</w:t>
                            </w:r>
                          </w:p>
                        </w:txbxContent>
                      </v:textbox>
                    </v:rect>
                    <v:shape id="Image" o:spid="_x0000_s1180"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qWKxAAAAN0AAAAPAAAAZHJzL2Rvd25yZXYueG1sRE9Na8JA&#10;EL0L/Q/LFHopuomHWqOrlIJWih5M9T5kxySanY3ZjcZ/7woFb/N4nzOdd6YSF2pcaVlBPIhAEGdW&#10;l5wr2P0t+p8gnEfWWFkmBTdyMJ+99KaYaHvlLV1Sn4sQwi5BBYX3dSKlywoy6Aa2Jg7cwTYGfYBN&#10;LnWD1xBuKjmMog9psOTQUGBN3wVlp7Q1Cvxvur4d0vfVcdlGo/Nm3/7wiZR6e+2+JiA8df4p/nev&#10;dJgfx2N4fBNOkLM7AAAA//8DAFBLAQItABQABgAIAAAAIQDb4fbL7gAAAIUBAAATAAAAAAAAAAAA&#10;AAAAAAAAAABbQ29udGVudF9UeXBlc10ueG1sUEsBAi0AFAAGAAgAAAAhAFr0LFu/AAAAFQEAAAsA&#10;AAAAAAAAAAAAAAAAHwEAAF9yZWxzLy5yZWxzUEsBAi0AFAAGAAgAAAAhAHcupYrEAAAA3QAAAA8A&#10;AAAAAAAAAAAAAAAABwIAAGRycy9kb3ducmV2LnhtbFBLBQYAAAAAAwADALcAAAD4AgAAAAA=&#10;">
                      <v:imagedata r:id="rId39" o:title="" gain="19661f" blacklevel="22938f"/>
                    </v:shape>
                  </v:group>
                  <v:rect id="Rectangle 1120" o:spid="_x0000_s1181" style="position:absolute;left:30327;top:8742;width:29759;height:3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qyjxgAAAN0AAAAPAAAAZHJzL2Rvd25yZXYueG1sRI9Ba8JA&#10;EIXvhf6HZQq9lLrRQ5HUVYpQDKUgJq3nITsmwexszK5J+u87B8HbDO/Ne9+sNpNr1UB9aDwbmM8S&#10;UMSltw1XBn6Kz9clqBCRLbaeycAfBdisHx9WmFo/8oGGPFZKQjikaKCOsUu1DmVNDsPMd8SinXzv&#10;MMraV9r2OEq4a/UiSd60w4alocaOtjWV5/zqDIzlfjgW3zu9fzlmni/ZZZv/fhnz/DR9vIOKNMW7&#10;+XadWcGfL4RfvpER9PofAAD//wMAUEsBAi0AFAAGAAgAAAAhANvh9svuAAAAhQEAABMAAAAAAAAA&#10;AAAAAAAAAAAAAFtDb250ZW50X1R5cGVzXS54bWxQSwECLQAUAAYACAAAACEAWvQsW78AAAAVAQAA&#10;CwAAAAAAAAAAAAAAAAAfAQAAX3JlbHMvLnJlbHNQSwECLQAUAAYACAAAACEAM1qso8YAAADdAAAA&#10;DwAAAAAAAAAAAAAAAAAHAgAAZHJzL2Rvd25yZXYueG1sUEsFBgAAAAADAAMAtwAAAPoCAAAAAA==&#10;" filled="f" stroked="f">
                    <v:textbox>
                      <w:txbxContent>
                        <w:p w14:paraId="73272C8E" w14:textId="77777777" w:rsidR="00C87F1E" w:rsidRDefault="00C87F1E" w:rsidP="00C87F1E">
                          <w:pPr>
                            <w:pStyle w:val="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40E53CD2" w14:textId="77777777" w:rsidR="00C87F1E" w:rsidRPr="00396DB8" w:rsidRDefault="00C87F1E">
                          <w:pPr>
                            <w:pStyle w:val="ListParagraph"/>
                            <w:numPr>
                              <w:ilvl w:val="0"/>
                              <w:numId w:val="12"/>
                            </w:numPr>
                            <w:rPr>
                              <w:rFonts w:ascii="Sakkal Majalla" w:hAnsi="Sakkal Majalla" w:cs="Sakkal Majalla"/>
                              <w:b/>
                              <w:bCs/>
                              <w:sz w:val="32"/>
                              <w:szCs w:val="36"/>
                              <w:rtl/>
                            </w:rPr>
                          </w:pPr>
                          <w:r w:rsidRPr="00396DB8">
                            <w:rPr>
                              <w:rFonts w:ascii="Sakkal Majalla" w:hAnsi="Sakkal Majalla" w:cs="Sakkal Majalla"/>
                              <w:b/>
                              <w:bCs/>
                              <w:sz w:val="32"/>
                              <w:szCs w:val="36"/>
                              <w:rtl/>
                            </w:rPr>
                            <w:t>بناء مؤشرات فعالة لقياس أداء العمليات.</w:t>
                          </w:r>
                        </w:p>
                        <w:p w14:paraId="355B1A3C" w14:textId="77777777" w:rsidR="00C87F1E" w:rsidRPr="00396DB8" w:rsidRDefault="00C87F1E">
                          <w:pPr>
                            <w:pStyle w:val="ListParagraph"/>
                            <w:numPr>
                              <w:ilvl w:val="0"/>
                              <w:numId w:val="12"/>
                            </w:numPr>
                            <w:rPr>
                              <w:rFonts w:ascii="Sakkal Majalla" w:hAnsi="Sakkal Majalla" w:cs="Sakkal Majalla"/>
                              <w:b/>
                              <w:bCs/>
                              <w:sz w:val="32"/>
                              <w:szCs w:val="36"/>
                              <w:rtl/>
                            </w:rPr>
                          </w:pPr>
                          <w:r w:rsidRPr="00396DB8">
                            <w:rPr>
                              <w:rFonts w:ascii="Sakkal Majalla" w:hAnsi="Sakkal Majalla" w:cs="Sakkal Majalla"/>
                              <w:b/>
                              <w:bCs/>
                              <w:sz w:val="32"/>
                              <w:szCs w:val="36"/>
                              <w:rtl/>
                            </w:rPr>
                            <w:t>تحديد فرص الأتمتة والتحول الرقمي.</w:t>
                          </w:r>
                        </w:p>
                        <w:p w14:paraId="030A3064" w14:textId="77777777" w:rsidR="00C87F1E" w:rsidRPr="00396DB8" w:rsidRDefault="00C87F1E">
                          <w:pPr>
                            <w:pStyle w:val="ListParagraph"/>
                            <w:numPr>
                              <w:ilvl w:val="0"/>
                              <w:numId w:val="12"/>
                            </w:numPr>
                            <w:rPr>
                              <w:rFonts w:ascii="Sakkal Majalla" w:hAnsi="Sakkal Majalla" w:cs="Sakkal Majalla"/>
                              <w:b/>
                              <w:bCs/>
                              <w:sz w:val="32"/>
                              <w:szCs w:val="36"/>
                            </w:rPr>
                          </w:pPr>
                          <w:r w:rsidRPr="00396DB8">
                            <w:rPr>
                              <w:rFonts w:ascii="Sakkal Majalla" w:hAnsi="Sakkal Majalla" w:cs="Sakkal Majalla"/>
                              <w:b/>
                              <w:bCs/>
                              <w:sz w:val="32"/>
                              <w:szCs w:val="36"/>
                              <w:rtl/>
                            </w:rPr>
                            <w:t>توظيف البيانات والذكاء الاصطناعي في تحسين الإجراءات.</w:t>
                          </w:r>
                        </w:p>
                      </w:txbxContent>
                    </v:textbox>
                  </v:rect>
                  <v:rect id="Rectangle 1121" o:spid="_x0000_s1182" style="position:absolute;left:-5715;top:8171;width:30385;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gk4wwAAAN0AAAAPAAAAZHJzL2Rvd25yZXYueG1sRE9La8JA&#10;EL4X/A/LCF6KbuKhlOgqIoihCNL4OA/ZMQlmZ2N2m8R/7xYKvc3H95zlejC16Kh1lWUF8SwCQZxb&#10;XXGh4HzaTT9BOI+ssbZMCp7kYL0avS0x0bbnb+oyX4gQwi5BBaX3TSKly0sy6Ga2IQ7czbYGfYBt&#10;IXWLfQg3tZxH0Yc0WHFoKLGhbUn5PfsxCvr82F1Ph708vl9Ty4/0sc0uX0pNxsNmAcLT4P/Ff+5U&#10;h/nxPIbfb8IJcvUCAAD//wMAUEsBAi0AFAAGAAgAAAAhANvh9svuAAAAhQEAABMAAAAAAAAAAAAA&#10;AAAAAAAAAFtDb250ZW50X1R5cGVzXS54bWxQSwECLQAUAAYACAAAACEAWvQsW78AAAAVAQAACwAA&#10;AAAAAAAAAAAAAAAfAQAAX3JlbHMvLnJlbHNQSwECLQAUAAYACAAAACEAXBYJOMMAAADdAAAADwAA&#10;AAAAAAAAAAAAAAAHAgAAZHJzL2Rvd25yZXYueG1sUEsFBgAAAAADAAMAtwAAAPcCAAAAAA==&#10;" filled="f" stroked="f">
                    <v:textbox>
                      <w:txbxContent>
                        <w:p w14:paraId="38EF0F78" w14:textId="77777777" w:rsidR="00C87F1E" w:rsidRPr="00396DB8" w:rsidRDefault="00C87F1E">
                          <w:pPr>
                            <w:pStyle w:val="ListParagraph"/>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 xml:space="preserve">مؤشرات </w:t>
                          </w:r>
                          <w:r w:rsidRPr="00396DB8">
                            <w:rPr>
                              <w:rFonts w:ascii="Sakkal Majalla" w:eastAsia="GE Dinar One" w:hAnsi="Sakkal Majalla" w:cs="Sakkal Majalla"/>
                              <w:b/>
                              <w:bCs/>
                              <w:kern w:val="24"/>
                              <w:sz w:val="36"/>
                              <w:szCs w:val="36"/>
                              <w:rtl/>
                            </w:rPr>
                            <w:t>الكفاءة والفاعلية والجودة والوقت والتكلفة.</w:t>
                          </w:r>
                        </w:p>
                        <w:p w14:paraId="46314FB4" w14:textId="77777777" w:rsidR="00C87F1E" w:rsidRPr="00396DB8" w:rsidRDefault="00C87F1E">
                          <w:pPr>
                            <w:pStyle w:val="ListParagraph"/>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تحديد المستهدفات وخطوط الأساس ومصادر البيانات.</w:t>
                          </w:r>
                        </w:p>
                        <w:p w14:paraId="6CCB8674" w14:textId="77777777" w:rsidR="00C87F1E" w:rsidRPr="00396DB8" w:rsidRDefault="00C87F1E">
                          <w:pPr>
                            <w:pStyle w:val="ListParagraph"/>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تصميم لوحة مؤشرات لمتابعة أداء العمليات.</w:t>
                          </w:r>
                        </w:p>
                        <w:p w14:paraId="56F1F6B7" w14:textId="77777777" w:rsidR="00C87F1E" w:rsidRPr="00396DB8" w:rsidRDefault="00C87F1E">
                          <w:pPr>
                            <w:pStyle w:val="ListParagraph"/>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 xml:space="preserve">الرقمنة والأتمتة الروبوتية للعمليات </w:t>
                          </w:r>
                          <w:r w:rsidRPr="00396DB8">
                            <w:rPr>
                              <w:rFonts w:ascii="Sakkal Majalla" w:eastAsia="GE Dinar One" w:hAnsi="Sakkal Majalla" w:cs="Sakkal Majalla"/>
                              <w:b/>
                              <w:bCs/>
                              <w:kern w:val="24"/>
                              <w:sz w:val="36"/>
                              <w:szCs w:val="36"/>
                            </w:rPr>
                            <w:t>RPA</w:t>
                          </w:r>
                          <w:r w:rsidRPr="00396DB8">
                            <w:rPr>
                              <w:rFonts w:ascii="Sakkal Majalla" w:eastAsia="GE Dinar One" w:hAnsi="Sakkal Majalla" w:cs="Sakkal Majalla"/>
                              <w:b/>
                              <w:bCs/>
                              <w:kern w:val="24"/>
                              <w:sz w:val="36"/>
                              <w:szCs w:val="36"/>
                              <w:rtl/>
                            </w:rPr>
                            <w:t>.</w:t>
                          </w:r>
                        </w:p>
                        <w:p w14:paraId="1B92BDF3" w14:textId="77777777" w:rsidR="00C87F1E" w:rsidRPr="00396DB8" w:rsidRDefault="00C87F1E">
                          <w:pPr>
                            <w:pStyle w:val="ListParagraph"/>
                            <w:numPr>
                              <w:ilvl w:val="0"/>
                              <w:numId w:val="11"/>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تطبيقات الذكاء الاصطناعي في تحليل العمليات ودعم القرار.</w:t>
                          </w:r>
                        </w:p>
                        <w:p w14:paraId="678DC33B" w14:textId="77777777" w:rsidR="00C87F1E" w:rsidRDefault="00C87F1E">
                          <w:pPr>
                            <w:pStyle w:val="ListParagraph"/>
                            <w:numPr>
                              <w:ilvl w:val="0"/>
                              <w:numId w:val="11"/>
                            </w:numPr>
                            <w:spacing w:line="240" w:lineRule="auto"/>
                            <w:rPr>
                              <w:rFonts w:ascii="Sakkal Majalla" w:eastAsia="GE Dinar One" w:hAnsi="Sakkal Majalla" w:cs="Sakkal Majalla"/>
                              <w:b/>
                              <w:bCs/>
                              <w:kern w:val="24"/>
                              <w:sz w:val="36"/>
                              <w:szCs w:val="36"/>
                            </w:rPr>
                          </w:pPr>
                          <w:r w:rsidRPr="00396DB8">
                            <w:rPr>
                              <w:rFonts w:ascii="Sakkal Majalla" w:eastAsia="GE Dinar One" w:hAnsi="Sakkal Majalla" w:cs="Sakkal Majalla"/>
                              <w:b/>
                              <w:bCs/>
                              <w:kern w:val="24"/>
                              <w:sz w:val="36"/>
                              <w:szCs w:val="36"/>
                              <w:rtl/>
                            </w:rPr>
                            <w:t>معايير اختيار العمليات المناسبة للأتمتة.</w:t>
                          </w:r>
                        </w:p>
                      </w:txbxContent>
                    </v:textbox>
                  </v:rect>
                </v:group>
                <v:group id="Group 1122" o:spid="_x0000_s1183" style="position:absolute;left:1205;width:63463;height:21106" coordorigin="1205" coordsize="63462,2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AFywwAAAN0AAAAPAAAAZHJzL2Rvd25yZXYueG1sRE9Ni8Iw&#10;EL0v+B/CCN7WtBWXpRpFxBUPIqwuiLehGdtiMylNtq3/3giCt3m8z5kve1OJlhpXWlYQjyMQxJnV&#10;JecK/k4/n98gnEfWWFkmBXdysFwMPuaYatvxL7VHn4sQwi5FBYX3dSqlywoy6Ma2Jg7c1TYGfYBN&#10;LnWDXQg3lUyi6EsaLDk0FFjTuqDsdvw3CrYddqtJvGn3t+v6fjlND+d9TEqNhv1qBsJT79/il3un&#10;w/w4SeD5TThBLh4AAAD//wMAUEsBAi0AFAAGAAgAAAAhANvh9svuAAAAhQEAABMAAAAAAAAAAAAA&#10;AAAAAAAAAFtDb250ZW50X1R5cGVzXS54bWxQSwECLQAUAAYACAAAACEAWvQsW78AAAAVAQAACwAA&#10;AAAAAAAAAAAAAAAfAQAAX3JlbHMvLnJlbHNQSwECLQAUAAYACAAAACEAzVABcsMAAADdAAAADwAA&#10;AAAAAAAAAAAAAAAHAgAAZHJzL2Rvd25yZXYueG1sUEsFBgAAAAADAAMAtwAAAPcCAAAAAA==&#10;">
                  <v:shape id="Image" o:spid="_x0000_s1184"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npyxAAAAN0AAAAPAAAAZHJzL2Rvd25yZXYueG1sRE9La8JA&#10;EL4X+h+WEbzVTRSKRlexL+jNajx4HLJjkjY7m+5uYuqv7xYK3ubje85qM5hG9OR8bVlBOklAEBdW&#10;11wqOOZvD3MQPiBrbCyTgh/ysFnf360w0/bCe+oPoRQxhH2GCqoQ2kxKX1Rk0E9sSxy5s3UGQ4Su&#10;lNrhJYabRk6T5FEarDk2VNjSc0XF16EzCk5y0aUfL+61+2ySp+887+f+ulNqPBq2SxCBhnAT/7vf&#10;dZyfTmfw9008Qa5/AQAA//8DAFBLAQItABQABgAIAAAAIQDb4fbL7gAAAIUBAAATAAAAAAAAAAAA&#10;AAAAAAAAAABbQ29udGVudF9UeXBlc10ueG1sUEsBAi0AFAAGAAgAAAAhAFr0LFu/AAAAFQEAAAsA&#10;AAAAAAAAAAAAAAAAHwEAAF9yZWxzLy5yZWxzUEsBAi0AFAAGAAgAAAAhAPi2enLEAAAA3QAAAA8A&#10;AAAAAAAAAAAAAAAABwIAAGRycy9kb3ducmV2LnhtbFBLBQYAAAAAAwADALcAAAD4AgAAAAA=&#10;">
                    <v:imagedata r:id="rId38" o:title="" recolortarget="black"/>
                  </v:shape>
                  <v:rect id="Rectangle 1124" o:spid="_x0000_s1185" style="position:absolute;left:53346;top:9676;width:11322;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Uf1xAAAAN0AAAAPAAAAZHJzL2Rvd25yZXYueG1sRE/NasJA&#10;EL4X+g7LFLyUujEEW1NXKVohejP1AcbsNEnNzobsNolv3y0I3ubj+53lejSN6KlztWUFs2kEgriw&#10;uuZSwelr9/IGwnlkjY1lUnAlB+vV48MSU20HPlKf+1KEEHYpKqi8b1MpXVGRQTe1LXHgvm1n0AfY&#10;lVJ3OIRw08g4iubSYM2hocKWNhUVl/zXKNgfksNpk8mfy6LePmeveSTP80+lJk/jxzsIT6O/i2/u&#10;TIf5sziB/2/CCXL1BwAA//8DAFBLAQItABQABgAIAAAAIQDb4fbL7gAAAIUBAAATAAAAAAAAAAAA&#10;AAAAAAAAAABbQ29udGVudF9UeXBlc10ueG1sUEsBAi0AFAAGAAgAAAAhAFr0LFu/AAAAFQEAAAsA&#10;AAAAAAAAAAAAAAAAHwEAAF9yZWxzLy5yZWxzUEsBAi0AFAAGAAgAAAAhAHlpR/XEAAAA3QAAAA8A&#10;AAAAAAAAAAAAAAAABwIAAGRycy9kb3ducmV2LnhtbFBLBQYAAAAAAwADALcAAAD4AgAAAAA=&#10;" filled="f" stroked="f">
                    <v:textbox style="mso-fit-shape-to-text:t">
                      <w:txbxContent>
                        <w:p w14:paraId="448791DD"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FF3A68D"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v:textbox>
                  </v:rect>
                  <v:rect id="Rectangle 1125" o:spid="_x0000_s1186" style="position:absolute;left:29803;top:1627;width:24301;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eJuxAAAAN0AAAAPAAAAZHJzL2Rvd25yZXYueG1sRE/basJA&#10;EH0X+g/LFPoiulFsaqOrFC+Q+tboB4zZaRLNzobsqvHvXaHQtzmc68yXnanFlVpXWVYwGkYgiHOr&#10;Ky4UHPbbwRSE88gaa8uk4E4OlouX3hwTbW/8Q9fMFyKEsEtQQel9k0jp8pIMuqFtiAP3a1uDPsC2&#10;kLrFWwg3tRxHUSwNVhwaSmxoVVJ+zi5GwfdusjusUnk6f1brfvqRRfIYb5R6e+2+ZiA8df5f/OdO&#10;dZg/Gr/D85twglw8AAAA//8DAFBLAQItABQABgAIAAAAIQDb4fbL7gAAAIUBAAATAAAAAAAAAAAA&#10;AAAAAAAAAABbQ29udGVudF9UeXBlc10ueG1sUEsBAi0AFAAGAAgAAAAhAFr0LFu/AAAAFQEAAAsA&#10;AAAAAAAAAAAAAAAAHwEAAF9yZWxzLy5yZWxzUEsBAi0AFAAGAAgAAAAhABYl4m7EAAAA3QAAAA8A&#10;AAAAAAAAAAAAAAAABwIAAGRycy9kb3ducmV2LnhtbFBLBQYAAAAAAwADALcAAAD4AgAAAAA=&#10;" filled="f" stroked="f">
                    <v:textbox style="mso-fit-shape-to-text:t">
                      <w:txbxContent>
                        <w:p w14:paraId="61492BD7"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v:textbox>
                  </v:rect>
                  <v:rect id="Rectangle 1126" o:spid="_x0000_s1187" style="position:absolute;left:1205;top:13196;width:50896;height:6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3wZxAAAAN0AAAAPAAAAZHJzL2Rvd25yZXYueG1sRE/NasJA&#10;EL4X+g7LFHopulFKWqMbKVYhemuaBxiz0yRNdjZkt5q+vSsI3ubj+53VejSdONHgGssKZtMIBHFp&#10;dcOVguJ7N3kH4Tyyxs4yKfgnB+v08WGFibZn/qJT7isRQtglqKD2vk+kdGVNBt3U9sSB+7GDQR/g&#10;UEk94DmEm07OoyiWBhsODTX2tKmpbPM/o2B/eD0Um0z+tovm8yV7yyN5jLdKPT+NH0sQnkZ/F9/c&#10;mQ7zZ/MYrt+EE2R6AQAA//8DAFBLAQItABQABgAIAAAAIQDb4fbL7gAAAIUBAAATAAAAAAAAAAAA&#10;AAAAAAAAAABbQ29udGVudF9UeXBlc10ueG1sUEsBAi0AFAAGAAgAAAAhAFr0LFu/AAAAFQEAAAsA&#10;AAAAAAAAAAAAAAAAHwEAAF9yZWxzLy5yZWxzUEsBAi0AFAAGAAgAAAAhAOb3fBnEAAAA3QAAAA8A&#10;AAAAAAAAAAAAAAAABwIAAGRycy9kb3ducmV2LnhtbFBLBQYAAAAAAwADALcAAAD4AgAAAAA=&#10;" filled="f" stroked="f">
                    <v:textbox style="mso-fit-shape-to-text:t">
                      <w:txbxContent>
                        <w:p w14:paraId="4F23AEEC" w14:textId="77777777" w:rsidR="00C87F1E" w:rsidRDefault="00C87F1E" w:rsidP="00C87F1E">
                          <w:pPr>
                            <w:jc w:val="center"/>
                            <w:rPr>
                              <w:rFonts w:ascii="Calibri" w:eastAsia="GE Dinar One" w:hAnsi="Calibri" w:cs="Calibri"/>
                              <w:b/>
                              <w:bCs/>
                              <w:kern w:val="24"/>
                              <w:sz w:val="48"/>
                              <w:szCs w:val="48"/>
                              <w:lang w:bidi="ar-SY"/>
                            </w:rPr>
                          </w:pPr>
                          <w:r w:rsidRPr="00396DB8">
                            <w:rPr>
                              <w:rFonts w:ascii="Calibri" w:eastAsia="GE Dinar One" w:hAnsi="Calibri" w:cs="Calibri"/>
                              <w:b/>
                              <w:bCs/>
                              <w:kern w:val="24"/>
                              <w:sz w:val="48"/>
                              <w:szCs w:val="48"/>
                              <w:rtl/>
                              <w:lang w:bidi="ar-SY"/>
                            </w:rPr>
                            <w:t xml:space="preserve">قياس </w:t>
                          </w:r>
                          <w:r w:rsidRPr="00396DB8">
                            <w:rPr>
                              <w:rFonts w:ascii="Calibri" w:eastAsia="GE Dinar One" w:hAnsi="Calibri" w:cs="Calibri"/>
                              <w:b/>
                              <w:bCs/>
                              <w:kern w:val="24"/>
                              <w:sz w:val="48"/>
                              <w:szCs w:val="48"/>
                              <w:rtl/>
                              <w:lang w:bidi="ar-SY"/>
                            </w:rPr>
                            <w:t>أداء العمليات وتوظيف التقنيات الحديثة</w:t>
                          </w:r>
                        </w:p>
                      </w:txbxContent>
                    </v:textbox>
                  </v:rect>
                </v:group>
                <w10:wrap anchorx="margin"/>
              </v:group>
            </w:pict>
          </mc:Fallback>
        </mc:AlternateContent>
      </w:r>
    </w:p>
    <w:p w14:paraId="593A2FE0" w14:textId="5E70B4C6" w:rsidR="009B4C19" w:rsidRPr="003E089A" w:rsidRDefault="009B4C19" w:rsidP="0053048F">
      <w:pPr>
        <w:spacing w:after="160" w:line="259" w:lineRule="auto"/>
        <w:jc w:val="left"/>
        <w:rPr>
          <w:rFonts w:ascii="Sakkal Majalla" w:hAnsi="Sakkal Majalla" w:cs="Sakkal Majalla"/>
          <w:sz w:val="40"/>
          <w:szCs w:val="44"/>
          <w:rtl/>
          <w:lang w:bidi="ar-SY"/>
        </w:rPr>
      </w:pPr>
    </w:p>
    <w:p w14:paraId="74890664" w14:textId="1BD60C94" w:rsidR="009B4C19" w:rsidRPr="003E089A" w:rsidRDefault="009B4C19" w:rsidP="0053048F">
      <w:pPr>
        <w:spacing w:after="160" w:line="259" w:lineRule="auto"/>
        <w:jc w:val="left"/>
        <w:rPr>
          <w:rFonts w:ascii="Sakkal Majalla" w:hAnsi="Sakkal Majalla" w:cs="Sakkal Majalla"/>
          <w:sz w:val="40"/>
          <w:szCs w:val="44"/>
          <w:rtl/>
          <w:lang w:bidi="ar-SY"/>
        </w:rPr>
      </w:pPr>
    </w:p>
    <w:p w14:paraId="3AC3A2AD"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29BB72C6"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7E71ED14" w14:textId="32BA57D3" w:rsidR="009B4C19" w:rsidRPr="003E089A" w:rsidRDefault="009B4C19" w:rsidP="0053048F">
      <w:pPr>
        <w:spacing w:after="160" w:line="259" w:lineRule="auto"/>
        <w:jc w:val="left"/>
        <w:rPr>
          <w:rFonts w:ascii="Sakkal Majalla" w:hAnsi="Sakkal Majalla" w:cs="Sakkal Majalla"/>
          <w:sz w:val="40"/>
          <w:szCs w:val="44"/>
          <w:rtl/>
          <w:lang w:bidi="ar-SY"/>
        </w:rPr>
      </w:pPr>
    </w:p>
    <w:p w14:paraId="0839EE11"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7E4A2433" w14:textId="4D1103A0" w:rsidR="009B4C19" w:rsidRPr="003E089A" w:rsidRDefault="009B4C19" w:rsidP="0053048F">
      <w:pPr>
        <w:spacing w:after="160" w:line="259" w:lineRule="auto"/>
        <w:jc w:val="left"/>
        <w:rPr>
          <w:rFonts w:ascii="Sakkal Majalla" w:hAnsi="Sakkal Majalla" w:cs="Sakkal Majalla"/>
          <w:sz w:val="40"/>
          <w:szCs w:val="44"/>
          <w:rtl/>
          <w:lang w:bidi="ar-SY"/>
        </w:rPr>
      </w:pPr>
    </w:p>
    <w:p w14:paraId="42DBEEE8"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797E1A3A" w14:textId="72F0A4AB" w:rsidR="009B4C19" w:rsidRPr="003E089A" w:rsidRDefault="009B4C19" w:rsidP="0053048F">
      <w:pPr>
        <w:spacing w:after="160" w:line="259" w:lineRule="auto"/>
        <w:jc w:val="left"/>
        <w:rPr>
          <w:rFonts w:ascii="Sakkal Majalla" w:hAnsi="Sakkal Majalla" w:cs="Sakkal Majalla"/>
          <w:sz w:val="40"/>
          <w:szCs w:val="44"/>
          <w:rtl/>
          <w:lang w:bidi="ar-SY"/>
        </w:rPr>
      </w:pPr>
    </w:p>
    <w:p w14:paraId="0D5C0737" w14:textId="14EA2C02" w:rsidR="009B4C19" w:rsidRPr="003E089A" w:rsidRDefault="00C87F1E" w:rsidP="0053048F">
      <w:pPr>
        <w:spacing w:after="160" w:line="259" w:lineRule="auto"/>
        <w:jc w:val="left"/>
        <w:rPr>
          <w:rFonts w:ascii="Sakkal Majalla" w:hAnsi="Sakkal Majalla" w:cs="Sakkal Majalla"/>
          <w:sz w:val="40"/>
          <w:szCs w:val="44"/>
          <w:rtl/>
          <w:lang w:bidi="ar-SY"/>
        </w:rPr>
      </w:pPr>
      <w:r>
        <w:rPr>
          <w:noProof/>
        </w:rPr>
        <w:drawing>
          <wp:anchor distT="0" distB="0" distL="114300" distR="114300" simplePos="0" relativeHeight="252263424" behindDoc="0" locked="0" layoutInCell="1" allowOverlap="1" wp14:anchorId="0302DA7F" wp14:editId="66FD9665">
            <wp:simplePos x="0" y="0"/>
            <wp:positionH relativeFrom="margin">
              <wp:posOffset>2439634</wp:posOffset>
            </wp:positionH>
            <wp:positionV relativeFrom="paragraph">
              <wp:posOffset>357932</wp:posOffset>
            </wp:positionV>
            <wp:extent cx="2571750" cy="3040011"/>
            <wp:effectExtent l="0" t="0" r="0" b="0"/>
            <wp:wrapNone/>
            <wp:docPr id="1383650585" name="Picture 9">
              <a:extLst xmlns:a="http://schemas.openxmlformats.org/drawingml/2006/main">
                <a:ext uri="{FF2B5EF4-FFF2-40B4-BE49-F238E27FC236}">
                  <a16:creationId xmlns:a16="http://schemas.microsoft.com/office/drawing/2014/main" id="{283C5D80-8035-1333-211B-539B66A42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3C5D80-8035-1333-211B-539B66A421DE}"/>
                        </a:ext>
                      </a:extLst>
                    </pic:cNvPr>
                    <pic:cNvPicPr>
                      <a:picLocks noChangeAspect="1"/>
                    </pic:cNvPicPr>
                  </pic:nvPicPr>
                  <pic:blipFill>
                    <a:blip r:embed="rId41">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571750" cy="3040011"/>
                    </a:xfrm>
                    <a:prstGeom prst="rect">
                      <a:avLst/>
                    </a:prstGeom>
                  </pic:spPr>
                </pic:pic>
              </a:graphicData>
            </a:graphic>
            <wp14:sizeRelH relativeFrom="margin">
              <wp14:pctWidth>0</wp14:pctWidth>
            </wp14:sizeRelH>
            <wp14:sizeRelV relativeFrom="margin">
              <wp14:pctHeight>0</wp14:pctHeight>
            </wp14:sizeRelV>
          </wp:anchor>
        </w:drawing>
      </w:r>
      <w:r w:rsidR="009B4C19" w:rsidRPr="003E089A">
        <w:rPr>
          <w:rFonts w:ascii="Sakkal Majalla" w:hAnsi="Sakkal Majalla" w:cs="Sakkal Majalla"/>
          <w:sz w:val="40"/>
          <w:szCs w:val="44"/>
          <w:rtl/>
          <w:lang w:bidi="ar-SY"/>
        </w:rPr>
        <w:t xml:space="preserve">   </w:t>
      </w:r>
    </w:p>
    <w:p w14:paraId="3566AA7D" w14:textId="0515F851" w:rsidR="009B4C19" w:rsidRPr="003E089A" w:rsidRDefault="009B4C19" w:rsidP="0053048F">
      <w:pPr>
        <w:spacing w:after="160" w:line="259" w:lineRule="auto"/>
        <w:jc w:val="left"/>
        <w:rPr>
          <w:rFonts w:ascii="Sakkal Majalla" w:hAnsi="Sakkal Majalla" w:cs="Sakkal Majalla"/>
          <w:sz w:val="40"/>
          <w:szCs w:val="44"/>
          <w:rtl/>
          <w:lang w:bidi="ar-SY"/>
        </w:rPr>
      </w:pPr>
    </w:p>
    <w:p w14:paraId="32837E2D" w14:textId="4C989CE9" w:rsidR="009B4C19" w:rsidRPr="003E089A" w:rsidRDefault="009B4C19" w:rsidP="0053048F">
      <w:pPr>
        <w:spacing w:after="160" w:line="259" w:lineRule="auto"/>
        <w:jc w:val="left"/>
        <w:rPr>
          <w:rFonts w:ascii="Sakkal Majalla" w:hAnsi="Sakkal Majalla" w:cs="Sakkal Majalla"/>
          <w:sz w:val="40"/>
          <w:szCs w:val="44"/>
          <w:rtl/>
          <w:lang w:bidi="ar-SY"/>
        </w:rPr>
      </w:pPr>
    </w:p>
    <w:p w14:paraId="17D856B1" w14:textId="32350A1D" w:rsidR="009B4C19" w:rsidRPr="003E089A" w:rsidRDefault="009B4C19" w:rsidP="0053048F">
      <w:pPr>
        <w:spacing w:after="160" w:line="259" w:lineRule="auto"/>
        <w:jc w:val="left"/>
        <w:rPr>
          <w:rFonts w:ascii="Sakkal Majalla" w:hAnsi="Sakkal Majalla" w:cs="Sakkal Majalla"/>
          <w:sz w:val="40"/>
          <w:szCs w:val="44"/>
          <w:rtl/>
          <w:lang w:bidi="ar-SY"/>
        </w:rPr>
      </w:pPr>
    </w:p>
    <w:p w14:paraId="66C68D1E"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7F754677"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6A7D0D66" w14:textId="605C7C99" w:rsidR="009B4C19" w:rsidRDefault="009B4C19" w:rsidP="0053048F">
      <w:pPr>
        <w:spacing w:after="160" w:line="259" w:lineRule="auto"/>
        <w:jc w:val="left"/>
        <w:rPr>
          <w:rFonts w:ascii="Sakkal Majalla" w:hAnsi="Sakkal Majalla" w:cs="Sakkal Majalla"/>
          <w:sz w:val="40"/>
          <w:szCs w:val="44"/>
          <w:rtl/>
          <w:lang w:bidi="ar-SY"/>
        </w:rPr>
      </w:pPr>
    </w:p>
    <w:p w14:paraId="12A5DBDE" w14:textId="0C7CC068" w:rsidR="00CA7C57" w:rsidRDefault="00C87F1E" w:rsidP="0053048F">
      <w:pPr>
        <w:spacing w:after="160" w:line="259" w:lineRule="auto"/>
        <w:jc w:val="left"/>
        <w:rPr>
          <w:rFonts w:ascii="Sakkal Majalla" w:hAnsi="Sakkal Majalla" w:cs="Sakkal Majalla"/>
          <w:sz w:val="40"/>
          <w:szCs w:val="44"/>
          <w:rtl/>
          <w:lang w:bidi="ar-SY"/>
        </w:rPr>
      </w:pPr>
      <w:r w:rsidRPr="00C87F1E">
        <w:rPr>
          <w:rFonts w:ascii="Sakkal Majalla" w:eastAsia="Calibri" w:hAnsi="Sakkal Majalla" w:cs="Sakkal Majalla"/>
          <w:noProof/>
          <w:sz w:val="36"/>
          <w:szCs w:val="36"/>
          <w:rtl/>
          <w:lang w:val="ar-SY" w:bidi="ar-SY"/>
        </w:rPr>
        <w:lastRenderedPageBreak/>
        <mc:AlternateContent>
          <mc:Choice Requires="wpg">
            <w:drawing>
              <wp:anchor distT="0" distB="0" distL="0" distR="0" simplePos="0" relativeHeight="252314624" behindDoc="0" locked="0" layoutInCell="1" allowOverlap="1" wp14:anchorId="5A48D1E6" wp14:editId="2A7EF0A7">
                <wp:simplePos x="0" y="0"/>
                <wp:positionH relativeFrom="page">
                  <wp:posOffset>219075</wp:posOffset>
                </wp:positionH>
                <wp:positionV relativeFrom="paragraph">
                  <wp:posOffset>-561340</wp:posOffset>
                </wp:positionV>
                <wp:extent cx="7351522" cy="9705974"/>
                <wp:effectExtent l="0" t="0" r="0" b="0"/>
                <wp:wrapNone/>
                <wp:docPr id="1211"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1522" cy="9705974"/>
                          <a:chOff x="-771525" y="0"/>
                          <a:chExt cx="7351523" cy="9705974"/>
                        </a:xfrm>
                      </wpg:grpSpPr>
                      <wpg:grpSp>
                        <wpg:cNvPr id="1127" name="Group 1127"/>
                        <wpg:cNvGrpSpPr/>
                        <wpg:grpSpPr>
                          <a:xfrm>
                            <a:off x="-771525" y="2571750"/>
                            <a:ext cx="6931430" cy="7134224"/>
                            <a:chOff x="-933464" y="0"/>
                            <a:chExt cx="6931522" cy="7134729"/>
                          </a:xfrm>
                        </wpg:grpSpPr>
                        <wpg:grpSp>
                          <wpg:cNvPr id="1128" name="Group 1128"/>
                          <wpg:cNvGrpSpPr/>
                          <wpg:grpSpPr>
                            <a:xfrm>
                              <a:off x="3129550" y="0"/>
                              <a:ext cx="2262819" cy="642860"/>
                              <a:chOff x="3849176" y="0"/>
                              <a:chExt cx="2262819" cy="642860"/>
                            </a:xfrm>
                          </wpg:grpSpPr>
                          <wpg:grpSp>
                            <wpg:cNvPr id="1129" name="Group 1129"/>
                            <wpg:cNvGrpSpPr/>
                            <wpg:grpSpPr>
                              <a:xfrm>
                                <a:off x="5606227" y="0"/>
                                <a:ext cx="505768" cy="515506"/>
                                <a:chOff x="5606227" y="0"/>
                                <a:chExt cx="505768" cy="515506"/>
                              </a:xfrm>
                            </wpg:grpSpPr>
                            <wps:wsp>
                              <wps:cNvPr id="1130" name="Oval 1130"/>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131" name="Image"/>
                                <pic:cNvPicPr/>
                              </pic:nvPicPr>
                              <pic:blipFill>
                                <a:blip r:embed="rId35" cstate="print">
                                  <a:lum bright="70000" contrast="-70000"/>
                                </a:blip>
                                <a:srcRect/>
                                <a:stretch/>
                              </pic:blipFill>
                              <pic:spPr>
                                <a:xfrm>
                                  <a:off x="5692357" y="81472"/>
                                  <a:ext cx="352560" cy="352560"/>
                                </a:xfrm>
                                <a:prstGeom prst="rect">
                                  <a:avLst/>
                                </a:prstGeom>
                              </pic:spPr>
                            </pic:pic>
                          </wpg:grpSp>
                          <wps:wsp>
                            <wps:cNvPr id="1132" name="Rectangle 1132"/>
                            <wps:cNvSpPr/>
                            <wps:spPr>
                              <a:xfrm>
                                <a:off x="3849176" y="69415"/>
                                <a:ext cx="1755163" cy="573445"/>
                              </a:xfrm>
                              <a:prstGeom prst="rect">
                                <a:avLst/>
                              </a:prstGeom>
                            </wps:spPr>
                            <wps:txbx>
                              <w:txbxContent>
                                <w:p w14:paraId="59CABBC0"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133" name="Group 1133"/>
                          <wpg:cNvGrpSpPr/>
                          <wpg:grpSpPr>
                            <a:xfrm>
                              <a:off x="-118" y="9939"/>
                              <a:ext cx="2261353" cy="642792"/>
                              <a:chOff x="-118" y="0"/>
                              <a:chExt cx="2261661" cy="643441"/>
                            </a:xfrm>
                          </wpg:grpSpPr>
                          <wps:wsp>
                            <wps:cNvPr id="1136" name="Oval 1136"/>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137" name="Rectangle 1137"/>
                            <wps:cNvSpPr/>
                            <wps:spPr>
                              <a:xfrm>
                                <a:off x="-118" y="69416"/>
                                <a:ext cx="1756037" cy="574025"/>
                              </a:xfrm>
                              <a:prstGeom prst="rect">
                                <a:avLst/>
                              </a:prstGeom>
                            </wps:spPr>
                            <wps:txbx>
                              <w:txbxContent>
                                <w:p w14:paraId="5191A032"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138" name="Image"/>
                              <pic:cNvPicPr/>
                            </pic:nvPicPr>
                            <pic:blipFill>
                              <a:blip r:embed="rId42" cstate="print">
                                <a:lum bright="70000" contrast="-70000"/>
                              </a:blip>
                              <a:srcRect/>
                              <a:stretch/>
                            </pic:blipFill>
                            <pic:spPr>
                              <a:xfrm>
                                <a:off x="1832379" y="63971"/>
                                <a:ext cx="381525" cy="381525"/>
                              </a:xfrm>
                              <a:prstGeom prst="rect">
                                <a:avLst/>
                              </a:prstGeom>
                            </pic:spPr>
                          </pic:pic>
                        </wpg:grpSp>
                        <wps:wsp>
                          <wps:cNvPr id="1139" name="Rectangle 1139"/>
                          <wps:cNvSpPr/>
                          <wps:spPr>
                            <a:xfrm>
                              <a:off x="3022122" y="798133"/>
                              <a:ext cx="2975936" cy="3326550"/>
                            </a:xfrm>
                            <a:prstGeom prst="rect">
                              <a:avLst/>
                            </a:prstGeom>
                            <a:ln>
                              <a:noFill/>
                            </a:ln>
                          </wps:spPr>
                          <wps:txbx>
                            <w:txbxContent>
                              <w:p w14:paraId="5ABB8A22" w14:textId="77777777" w:rsidR="00C87F1E" w:rsidRDefault="00C87F1E" w:rsidP="00C87F1E">
                                <w:pPr>
                                  <w:pStyle w:val="a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7AF30BC" w14:textId="77777777" w:rsidR="00C87F1E" w:rsidRPr="007B3515" w:rsidRDefault="00C87F1E">
                                <w:pPr>
                                  <w:pStyle w:val="a5"/>
                                  <w:numPr>
                                    <w:ilvl w:val="0"/>
                                    <w:numId w:val="14"/>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تحويل مبادرات التحسين إلى خطة تنفيذية قابلة للقياس.</w:t>
                                </w:r>
                              </w:p>
                              <w:p w14:paraId="46ED9C33" w14:textId="77777777" w:rsidR="00C87F1E" w:rsidRPr="007B3515" w:rsidRDefault="00C87F1E">
                                <w:pPr>
                                  <w:pStyle w:val="a5"/>
                                  <w:numPr>
                                    <w:ilvl w:val="0"/>
                                    <w:numId w:val="14"/>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إدارة مقاومة التغيير وتعزيز مشاركة العاملين.</w:t>
                                </w:r>
                              </w:p>
                              <w:p w14:paraId="248E2CB1" w14:textId="77777777" w:rsidR="00C87F1E" w:rsidRPr="007B3515" w:rsidRDefault="00C87F1E">
                                <w:pPr>
                                  <w:pStyle w:val="a5"/>
                                  <w:numPr>
                                    <w:ilvl w:val="0"/>
                                    <w:numId w:val="14"/>
                                  </w:numPr>
                                  <w:rPr>
                                    <w:rFonts w:ascii="Sakkal Majalla" w:hAnsi="Sakkal Majalla" w:cs="Sakkal Majalla"/>
                                    <w:lang w:val="en-GB"/>
                                  </w:rPr>
                                </w:pPr>
                                <w:r w:rsidRPr="007B3515">
                                  <w:rPr>
                                    <w:rFonts w:ascii="Sakkal Majalla" w:eastAsia="GE Dinar One" w:hAnsi="Sakkal Majalla" w:cs="Sakkal Majalla"/>
                                    <w:b/>
                                    <w:bCs/>
                                    <w:kern w:val="24"/>
                                    <w:sz w:val="36"/>
                                    <w:szCs w:val="36"/>
                                    <w:rtl/>
                                    <w:lang w:val="en-GB"/>
                                  </w:rPr>
                                  <w:t>ضمان استدامة التحسين والحد من عودة المشكلات.</w:t>
                                </w:r>
                              </w:p>
                            </w:txbxContent>
                          </wps:txbx>
                          <wps:bodyPr vert="horz" wrap="square" lIns="91440" tIns="45720" rIns="91440" bIns="45720" anchor="t">
                            <a:prstTxWarp prst="textNoShape">
                              <a:avLst/>
                            </a:prstTxWarp>
                            <a:noAutofit/>
                          </wps:bodyPr>
                        </wps:wsp>
                        <wps:wsp>
                          <wps:cNvPr id="1140" name="Rectangle 1140"/>
                          <wps:cNvSpPr/>
                          <wps:spPr>
                            <a:xfrm>
                              <a:off x="-933464" y="798128"/>
                              <a:ext cx="3162342" cy="6336601"/>
                            </a:xfrm>
                            <a:prstGeom prst="rect">
                              <a:avLst/>
                            </a:prstGeom>
                            <a:ln>
                              <a:noFill/>
                            </a:ln>
                          </wps:spPr>
                          <wps:txbx>
                            <w:txbxContent>
                              <w:p w14:paraId="7D5545CF" w14:textId="77777777" w:rsidR="00C87F1E" w:rsidRPr="007B3515" w:rsidRDefault="00C87F1E">
                                <w:pPr>
                                  <w:pStyle w:val="a5"/>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إعداد ميثاق مشروع تحسين العمليات.</w:t>
                                </w:r>
                              </w:p>
                              <w:p w14:paraId="4B64094A" w14:textId="77777777" w:rsidR="00C87F1E" w:rsidRPr="007B3515" w:rsidRDefault="00C87F1E">
                                <w:pPr>
                                  <w:pStyle w:val="a5"/>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تحديد الأولويات والمسؤوليات والموارد والجدول الزمني.</w:t>
                                </w:r>
                              </w:p>
                              <w:p w14:paraId="57C535B9" w14:textId="77777777" w:rsidR="00C87F1E" w:rsidRPr="007B3515" w:rsidRDefault="00C87F1E">
                                <w:pPr>
                                  <w:pStyle w:val="a5"/>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إدارة التغيير والتواصل مع أصحاب المصلحة.</w:t>
                                </w:r>
                              </w:p>
                              <w:p w14:paraId="43AACBE1" w14:textId="77777777" w:rsidR="00C87F1E" w:rsidRPr="007B3515" w:rsidRDefault="00C87F1E">
                                <w:pPr>
                                  <w:pStyle w:val="a5"/>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 xml:space="preserve">تطبيق دورة التحسين المستمر </w:t>
                                </w:r>
                                <w:r w:rsidRPr="007B3515">
                                  <w:rPr>
                                    <w:rFonts w:ascii="Sakkal Majalla" w:eastAsia="GE Dinar One" w:hAnsi="Sakkal Majalla" w:cs="Sakkal Majalla"/>
                                    <w:b/>
                                    <w:bCs/>
                                    <w:kern w:val="24"/>
                                    <w:sz w:val="36"/>
                                    <w:szCs w:val="36"/>
                                  </w:rPr>
                                  <w:t>PDCA</w:t>
                                </w:r>
                                <w:r w:rsidRPr="007B3515">
                                  <w:rPr>
                                    <w:rFonts w:ascii="Sakkal Majalla" w:eastAsia="GE Dinar One" w:hAnsi="Sakkal Majalla" w:cs="Sakkal Majalla"/>
                                    <w:b/>
                                    <w:bCs/>
                                    <w:kern w:val="24"/>
                                    <w:sz w:val="36"/>
                                    <w:szCs w:val="36"/>
                                    <w:rtl/>
                                  </w:rPr>
                                  <w:t>.</w:t>
                                </w:r>
                              </w:p>
                              <w:p w14:paraId="0A5C5022" w14:textId="77777777" w:rsidR="00C87F1E" w:rsidRPr="007B3515" w:rsidRDefault="00C87F1E">
                                <w:pPr>
                                  <w:pStyle w:val="a5"/>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المتابعة والرقابة وتقييم نتائج التحسين.</w:t>
                                </w:r>
                              </w:p>
                              <w:p w14:paraId="127AD037" w14:textId="77777777" w:rsidR="00C87F1E" w:rsidRDefault="00C87F1E">
                                <w:pPr>
                                  <w:pStyle w:val="a5"/>
                                  <w:numPr>
                                    <w:ilvl w:val="0"/>
                                    <w:numId w:val="13"/>
                                  </w:numPr>
                                  <w:spacing w:line="240" w:lineRule="auto"/>
                                  <w:rPr>
                                    <w:rFonts w:ascii="Sakkal Majalla" w:eastAsia="GE Dinar One" w:hAnsi="Sakkal Majalla" w:cs="Sakkal Majalla"/>
                                    <w:b/>
                                    <w:bCs/>
                                    <w:kern w:val="24"/>
                                    <w:sz w:val="36"/>
                                    <w:szCs w:val="36"/>
                                  </w:rPr>
                                </w:pPr>
                                <w:r w:rsidRPr="007B3515">
                                  <w:rPr>
                                    <w:rFonts w:ascii="Sakkal Majalla" w:eastAsia="GE Dinar One" w:hAnsi="Sakkal Majalla" w:cs="Sakkal Majalla"/>
                                    <w:b/>
                                    <w:bCs/>
                                    <w:kern w:val="24"/>
                                    <w:sz w:val="36"/>
                                    <w:szCs w:val="36"/>
                                    <w:rtl/>
                                  </w:rPr>
                                  <w:t>إعداد مشروع تطبيقي متكامل لتحسين إحدى العمليات المؤسسية.</w:t>
                                </w:r>
                              </w:p>
                            </w:txbxContent>
                          </wps:txbx>
                          <wps:bodyPr vert="horz" wrap="square" lIns="91440" tIns="45720" rIns="91440" bIns="45720" anchor="t">
                            <a:prstTxWarp prst="textNoShape">
                              <a:avLst/>
                            </a:prstTxWarp>
                            <a:noAutofit/>
                          </wps:bodyPr>
                        </wps:wsp>
                      </wpg:grpSp>
                      <wpg:grpSp>
                        <wpg:cNvPr id="1141" name="Group 1141"/>
                        <wpg:cNvGrpSpPr/>
                        <wpg:grpSpPr>
                          <a:xfrm>
                            <a:off x="-95301" y="0"/>
                            <a:ext cx="6675299" cy="2148205"/>
                            <a:chOff x="-95301" y="0"/>
                            <a:chExt cx="6675299" cy="2148205"/>
                          </a:xfrm>
                        </wpg:grpSpPr>
                        <pic:pic xmlns:pic="http://schemas.openxmlformats.org/drawingml/2006/picture">
                          <pic:nvPicPr>
                            <pic:cNvPr id="1142" name="Image"/>
                            <pic:cNvPicPr/>
                          </pic:nvPicPr>
                          <pic:blipFill>
                            <a:blip r:embed="rId35" cstate="print">
                              <a:duotone>
                                <a:srgbClr val="000000"/>
                                <a:srgbClr val="B7BBD7"/>
                              </a:duotone>
                            </a:blip>
                            <a:srcRect/>
                            <a:stretch/>
                          </pic:blipFill>
                          <pic:spPr>
                            <a:xfrm>
                              <a:off x="5546035" y="0"/>
                              <a:ext cx="526415" cy="526415"/>
                            </a:xfrm>
                            <a:prstGeom prst="rect">
                              <a:avLst/>
                            </a:prstGeom>
                            <a:ln>
                              <a:noFill/>
                            </a:ln>
                          </pic:spPr>
                        </pic:pic>
                        <wps:wsp>
                          <wps:cNvPr id="1143" name="Rectangle 1143"/>
                          <wps:cNvSpPr/>
                          <wps:spPr>
                            <a:xfrm>
                              <a:off x="5085843" y="1005205"/>
                              <a:ext cx="1494155" cy="1143000"/>
                            </a:xfrm>
                            <a:prstGeom prst="rect">
                              <a:avLst/>
                            </a:prstGeom>
                          </wps:spPr>
                          <wps:txbx>
                            <w:txbxContent>
                              <w:p w14:paraId="0C9299BD"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6F208D46"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wps:txbx>
                          <wps:bodyPr wrap="square">
                            <a:prstTxWarp prst="textNoShape">
                              <a:avLst/>
                            </a:prstTxWarp>
                            <a:spAutoFit/>
                          </wps:bodyPr>
                        </wps:wsp>
                        <wps:wsp>
                          <wps:cNvPr id="1144" name="Rectangle 1144"/>
                          <wps:cNvSpPr/>
                          <wps:spPr>
                            <a:xfrm>
                              <a:off x="2742140" y="29359"/>
                              <a:ext cx="2430145" cy="704850"/>
                            </a:xfrm>
                            <a:prstGeom prst="rect">
                              <a:avLst/>
                            </a:prstGeom>
                          </wps:spPr>
                          <wps:txbx>
                            <w:txbxContent>
                              <w:p w14:paraId="4ED89750"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wps:txbx>
                          <wps:bodyPr wrap="square">
                            <a:prstTxWarp prst="textNoShape">
                              <a:avLst/>
                            </a:prstTxWarp>
                            <a:spAutoFit/>
                          </wps:bodyPr>
                        </wps:wsp>
                        <wps:wsp>
                          <wps:cNvPr id="1145" name="Rectangle 1145"/>
                          <wps:cNvSpPr/>
                          <wps:spPr>
                            <a:xfrm>
                              <a:off x="-95301" y="1319394"/>
                              <a:ext cx="5089526" cy="649605"/>
                            </a:xfrm>
                            <a:prstGeom prst="rect">
                              <a:avLst/>
                            </a:prstGeom>
                          </wps:spPr>
                          <wps:txbx>
                            <w:txbxContent>
                              <w:p w14:paraId="6631ACA8" w14:textId="77777777" w:rsidR="00C87F1E" w:rsidRDefault="00C87F1E" w:rsidP="00C87F1E">
                                <w:pPr>
                                  <w:jc w:val="center"/>
                                  <w:rPr>
                                    <w:rFonts w:ascii="Calibri" w:eastAsia="GE Dinar One" w:hAnsi="Calibri" w:cs="Calibri"/>
                                    <w:b/>
                                    <w:bCs/>
                                    <w:kern w:val="24"/>
                                    <w:sz w:val="48"/>
                                    <w:szCs w:val="48"/>
                                    <w:lang w:bidi="ar-SY"/>
                                  </w:rPr>
                                </w:pPr>
                                <w:r w:rsidRPr="007B3515">
                                  <w:rPr>
                                    <w:rFonts w:ascii="Calibri" w:eastAsia="GE Dinar One" w:hAnsi="Calibri" w:cs="Calibri"/>
                                    <w:b/>
                                    <w:bCs/>
                                    <w:kern w:val="24"/>
                                    <w:sz w:val="48"/>
                                    <w:szCs w:val="48"/>
                                    <w:rtl/>
                                    <w:lang w:bidi="ar-SY"/>
                                  </w:rPr>
                                  <w:t>تنفيذ التحسين وإدارة التغيير</w:t>
                                </w:r>
                              </w:p>
                            </w:txbxContent>
                          </wps:txbx>
                          <wps:bodyPr wrap="square">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w14:anchorId="5A48D1E6" id="_x0000_s1188" style="position:absolute;left:0;text-align:left;margin-left:17.25pt;margin-top:-44.2pt;width:578.85pt;height:764.25pt;z-index:252314624;mso-wrap-distance-left:0;mso-wrap-distance-right:0;mso-position-horizontal-relative:page;mso-position-vertical-relative:text;mso-width-relative:margin;mso-height-relative:margin" coordorigin="-7715" coordsize="73515,97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RCqroAYAAEgfAAAOAAAAZHJzL2Uyb0RvYy54bWzsWcuO2zYU3RfoPwja&#10;OxZJSZSM8QRNJwkCBMmgSdE1Lcu2EL1KyWNPv773khTlZ8b2tE5SdGGDokTqvs/h1c3LdZE7D6ls&#10;sqocu+SF5zppmVTTrJyP3d8/vxlErtO0opyKvCrTsfuYNu7L259/ulnVo5RWiyqfptKBTcpmtKrH&#10;7qJt69Fw2CSLtBDNi6pOS7g5q2QhWriU8+FUihXsXuRD6nnhcFXJaS2rJG0amL3TN91btf9slibt&#10;x9msSVsnH7sgW6v+pfqf4P/w9kaM5lLUiywxYogLpChEVsJL7VZ3ohXOUmZ7WxVZIqummrUvkqoY&#10;VrNZlqRKB9CGeDvavJXVsla6zEereW3NBKbdsdPF2yYfHt7K+lN9L7X0MHxfJV8asMtwVc9Hm/fx&#10;et4/vJ7JAheBEs5aWfTRWjRdt04Ck5wFJKDUdRK4F3MviLmvbZ4swDG4bsA5PBK4Tr86WbzeWs/2&#10;1g/FSL9eCWmFshKi/5Xw99LJphCYhHLXKUUBIais6qgZ0HJbSTNhN+xeY7XclJYGnPDAxFCncRgz&#10;4jMINdSYE+ZTuqdxzJgf+oc1xvXWYrie0xgtdoHGkHo7Gke405kaM0LjALTc8E+nK6UhjUisdQ19&#10;GoXGGNa5LPJjwsPNxb1zjyy/QFMQYUdTZbMzNQ1CL6QYJ30kdpoGXsBDsCc6FSI68MKdKD6wtlf0&#10;8OqjekIlbPpkb56X7J8Wok5VDWkwmW0+YIhqm318EDmkA0yo4FCPYUEwV42pDTvpfkDhrxvLqitG&#10;tWzat2lVODgYu2meZ3WDQoqReHjftDrcu6dwuqnybPomy3N1IeeTX3PpgNyQ2WHkR7Fem9cLoWch&#10;LT2lD7y10Y+rFNraJy9xt7LCffUrcQYqSjPSSuNoUk0fdXFEeT6v/xCyNnK3oPCHqjPwnuz6WbNh&#10;t43aHdx7e1NnyQh+pqjDaM/PT4MfrGqXMnXNJsVJexRCflnWA8CfWrTZJMuz9lFhKRgRhSof7rME&#10;VcaLrZAhXci8K8Q8xXDpHsEFaMK99RNwbec3HBtJAYF3EOyAshod76pkWaRlq+FepjkIXZXNAkLG&#10;deQoLSYpFHj5bgrSJUA1WijxtczKVsVEviyciczmC4gzDjGBhbkqWykw8AZ6RvsepdPRlfwGtAEm&#10;IXRambbJotOsVwb1PJoYMWWBriIRgfKNdhKjLjkYYB2USVVJzFi/v8uvLuxNkEmQRUf3ocxQBteC&#10;qCHIpQLOADUW++tUE4B4XU3QdqKc5ymWFKU7igBh9OnJkrIJFmHsk2DbcoC1AQkNFwg48331wPG6&#10;8oTptvO8XU/WiiroXfvUd1bADsdu8+dSQKahKy8tBBBP9S/LFuqNqnD9K0yNUGWhJzQaqRUVsaDd&#10;l2+wwzbkMYbmOhPyBoQAqgGoxTFTkNkHKqAzYYExN4A7j00kW3C3iy3qvza0DdeGISYkbB364CqC&#10;wllX9UpinUFDXAPxgIZsI54CcXz7SeGJ8cf5FlHtkvoJgP8f8VRoX8vPlulv1SKu0+NEZ9vYxkJk&#10;yF7nbQiE0GPwFsUGue/B6WUzuvfcfWEhsuGpycOVCxFCHPx+JH5iDzzfJT/BU/B3wE9IxCjjcGLC&#10;0sxiripzX/ZZpE/jGNtm/JzY7onSt+Un9oS4VRPMKfHEmsA8Sgk2M8A0PI6IRtzedDTmQcwAZZTt&#10;GA3x2PwM44nRSSeUnrnYEmcKBvTlgOUuKvmXu108nPxdCefKmPg+UNFWXfgBp3AhN+9MNu+IMoGt&#10;xq6mo5eToLJCEjT7Ggm6ElKg8vusFWbBaSfTgsFGNwejgqomSx8VjIQUukCGCzEWht42GToTLs6O&#10;CtP06Y6y2K39MaOiZ42a5x6hxsA1d6ixZp/nUuM4YOCpA82gMOQBjU3bixI/op45qvTUeG9x3w06&#10;tvwIO/7xcBiDXafVd4nDB/sE02XVwgcK3QDYaC9hy0B3kmwjSXeYXvFXr+5UwQW/2dUw/sf6CIEP&#10;LPPwcYOGeDrW/FOP/w2YOYTd16rM9ni7ide+OeKeiNeBFwURrMEUJp4X2DS1RN7HLoMxJMG2vW0a&#10;XtaNQev0rcMemC3P+CZM/lo+gy8aB9BUff04GU0p96GiAi6Dz2jMgt2mBPiIQIdGhT73/Oh5DEt1&#10;Yw84TO+KQv+nHQZ2POAwhWUnO2zQIx1hBLpI5mtXl2OQhHFADSkO/TjUWGnB7kz2c9RjilN9M49t&#10;UhM1hs+1qt9lPi3j9+DNa9Xx6z+A3/4NAAD//wMAUEsDBAoAAAAAAAAAIQAAAAAAOgwAADoMAAAU&#10;AAAAZHJzL21lZGlhL2ltYWdlMS5wbmeJUE5HDQoaCgAAAA1JSERSAAAAVQAAAFUIAwAAAA8rWGgA&#10;AAABc1JHQgCuzhzpAAAABGdBTUEAALGPC/xhBQAAAuJQTFRFAAAA////gICAqqqqv7+/zMzMqqqq&#10;tra2v7+/qqqqs7Ozubm5qqqqsbGxtra2u7u7r6+vtLS0uLi4rq6us7Oztra2rq6usbGxtbW1uLi4&#10;sbGxs7Oztra2sLCws7OztbW1r6+vsrKytLS0tra2sbGxs7OztbW1sbGxs7OztLS0sLCwsrKytLS0&#10;tbW1sbGxs7OztbW1sbGxs7OztLS0tbW1srKys7OztbW1srKys7OztLS0sbGxs7OztLS0srKys7Oz&#10;tLS0srKys7OztLS0sbGxs7OztLS0tbW1srKys7OztLS0srKys7OztLS0srKys7Ozs7OzsrKys7Oz&#10;tLS0srKys7OztLS0srKys7Ozs7OztLS0srKys7OzsrKys7OztLS0srKys7OztLS0srKys7OztLS0&#10;srKys7Ozs7OztLS0s7OztLS0srKys7OzsrKys7Ozs7OztLS0s7Ozs7OztLS0srKys7OztLS0srKy&#10;s7Ozs7OztLS0s7Ozs7OztLS0srKys7Ozs7OzsrKys7Ozs7OztLS0s7Ozs7OztLS0srKys7Ozs7Oz&#10;srKys7Ozs7OztLS0s7Ozs7OztLS0srKys7Ozs7OztLS0s7Ozs7OztLS0s7Ozs7Ozs7OzsrKys7Oz&#10;s7OztLS0s7OztLS0s7Ozs7Ozs7OzsrKys7Ozs7OztLS0s7Ozs7Ozs7Ozs7Ozs7OzsrKys7OztLS0&#10;s7Ozs7Ozs7Ozs7Ozs7Ozs7OzsrKys7Ozs7OztLS0s7Ozs7Ozs7Ozs7Ozs7Ozs7OzsrKys7Ozs7Oz&#10;s7Ozs7Ozs7Ozs7Ozs7Ozs7Ozs7OztLS0s7Ozs7Ozs7Ozs7Ozs7Ozs7Ozs7Ozs7Ozs7OztLS0s7Oz&#10;s7Ozs7Ozs7Ozs7Ozs7Ozs7Ozs7Ozs7Ozs7Ozs7Ozs7Ozs7Ozs7Ozs7Ozs7Ozs7Ozs7Ozs7Ozs7Oz&#10;s7Ozs7Ozs7Ozs7Ozs7Ozs7Ozs7Ozs7Ozs7Ozs7Ozs7Ozs3hT7AAAAPV0Uk5TAAECAwQFBgcICQoL&#10;DA0ODxAREhMUFRYXGBkaGxwdHh8gISIjJCUmJygpKissLS4vMDEyMzQ1Njc4OTo7PD0/QEFCQ0RF&#10;RkdISUpLTE1OT1BRU1RVVldYWVpbXF1eYGFiY2RmZ2hpamtsbW9wcXJ0dXZ3eHl6e3x9fn+AgYKD&#10;hIWGh4iJiouMjY6PkJGSk5SVlpeYmZqbnJ2en6ChoqOkpaaoqaqrrK2ur7CxsrO0tbe4uru8vb6/&#10;wMHCw8TFxsfIycrLzM3Oz9DR0tPU1dbX2Nna29zd3t/g4eLj5OXm5+jp6uvs7e/w8fLz9PX29/j5&#10;+vv8/f7VvSE1AAAACXBIWXMAACHVAAAh1QEEnLSdAAAH4ElEQVRYR9WYe3xUxRXHZ7MkGx51lUfU&#10;xgQIKIbwliZQQkB5KCJaC8UgUnyAaKtU8AGmKJZSFFFB8RUBpWo1RBACSDBRTBAIEAGDPLQsgZiQ&#10;B+z7zvm/M2fO7r27e7OfG+DzsX7/mTNnzv3t7MzcMzOX/drpOHjUzTHk3Wij5ovjqs3nNIghWFvY&#10;gQIuhk5lpBMNX0AR1khdVrpLUfoHxkadh91jcmKY+BMcZsy2gCJ3bX28HT1uTq6LOiM4y9ifNBhE&#10;LREsAR9jSS0UKNjbnVrMSKmiKIFnEWP5AKbhCwEYSyimSIG2klrMyDkP7/2GbElcVZ20vXCKTDNG&#10;cxhBJjJFg5vIjGCpHAEDb4BGlhk3A+SQieS2wIH8STHMdMFBilCsiux7FNGqydtp3KLhf6MIRdtU&#10;mXP92SAJGQgcfzGZAhRtVGWOHn2zYsj8LbWGaKuqNX451cIAjZ+gzElNcbGiapwfLZ2a4mJFFeCn&#10;9xXl+ruVOjnfnMli6qypbqC64Y3dabLCkODOS1Bd6yOVaHxrLkG1fXp3c9LbX4JqXP5/VDeabIg6&#10;F569ONVGer4Vqq2q7ntQ8Taq3r3qjTgs72dV1cBlG9cSw4Kv7kpNcbGi2r6LjnFvbB0rqm3nl1P9&#10;yJBfK6+iprhYUTUuen4Z8+vRZYpN+srKmPO4OXPE71pTNckDezn1PhpeeQmqK72kEo1nOWP3tZRS&#10;mBlxVBMcrZEgjrKOyANs9sn5ZEniqLaFkSfhPJmSy6Oa4xVzQLbEXHVbbH7lNI6pU5Zsqv7ZBxfO&#10;HPj0+buuRp/oqQBNhbmqWX5tlM3O9ZphZXDueVUM7zAf5+Z9PbxQ8TGqjltYEM2zExgb+q5HaAUO&#10;Fq1cXPCP14sPyX9UzEacAO01cUCVj88QG2VY1bgyW3+35sretSzoRFVxqfinl7/CakFb5qxUD3tz&#10;sUGpFhnywJ7O2BBD748DECiZGnmZcw5KEH/0aNYW6pfrRnQrVQskVgH3P0CVCMRxqhx4Tep8jfvH&#10;KJdV1awa4DtMb2JCVUzWl5mLNaibSC6lak/SMb30JZQBP3AFVZg9UcQlijcMkf/8RMY8jXvHkodU&#10;PzfsW/u7UJMBx3ucb6IRTRr74vaTzf7GY5tfGC57kEbPQd0dKkCgVMmvMHm3pnNovgYtW/oeChPw&#10;Ihtz0nWau8M91VWr5yo+0FUzFy2VTLHJmfp5CPrsz4mrbGDPO4vm/31NtVg4GWklnJfJBx8bhgGK&#10;kKpJHqhWnWhxsPkA/0KXY4NYCJWhScurWOv8Usz+dbJi65iETiSO6hI3qpa3S2sCd0/psa0W9/Jp&#10;oVkSyJ7uxCY2tbFEX+hxVMM8wPnTaMzg/MSVaCmcO0VP05T9DHePUpbAiuqHcAaPHllucI9EjyJt&#10;q+jp9fc+hX0ccA5WoFdirtqhc5gkZnPBp9i2ArTZaDCHXGXOL2RPr6vjD0uXyAQ/hr/4mKt+Fc6v&#10;vg9Zfw64eyTUQAWOqS2/pGIwS9smetqDdTkE+9H5FkCWNCTmqrXhJKZ9z54CuF02jQRN3btF7tJm&#10;OLeLnsr0JtQGSu9MgAdlKQmpHl+l2Iqqwx+aRdzfi/0HoK8MXQ5+HNXr66BxWfZ28e73kNW7AZ6R&#10;5VCAV2QpUarGDSXmbvgdAL7EB8CLN+/V4J/m3CZ6qqa1J/3RbjKDE0r1fUN+/dq4diSnAPDbQD14&#10;caG7oMH5Gec76NcdAN/IMglgBzoESjUuZwAcsmwBr12WzVCffDR4pHfxMVz/QrVClnZxsZalxILq&#10;IQBckd+Bt5ssi8B7e+970mYDPCmrImd9IssuABtlKVGqV6TrdI3+zigOdH1kWQh+/Hw00Av19w+c&#10;1wwt18rqRIDFshwA8KYsJUq11JBfj0TfCwoAxsnyNtBmydK+QgX6HpM128v0b+8BeFSWEqWqwgg1&#10;tTrDOeDzCbWwGR225896gx7XLPxTnavgR/S+CjwbDUFI9dtpipW66qDV69ateyuHtauHD9DxDnjv&#10;RIP1mjD5Vsx/jM0OaPNk2bEc6hLRIwipmmQXlV9PM/YZnMT4kQFoysAmnSE+OJ0pjT51UIgeSRzV&#10;py8IUc8Sxv6icdyy7c9x/kXkV5mM/QCP4Egs4L7QDhtXNcwNHmjBtZWwBeBYf/Qh9t+7ILgGzZQm&#10;qMElgVhRtYnBfgKtHruAu17uhTZj/QsbAD7HNWx/DaBAX5Lmqlf3NXCDI/EUuNR+7tgg3m3fljl5&#10;2aPmlgnTvQrdbEg9/BCeq9ZU9xmPc+772F857FPLuNO9h8kt4N9MUGfAa6vhwh/RUpirHjeq+mez&#10;Drs5f5P60v7RXaeb/AFf439Lp2J+EK/mJnE0IBsJqZ4uUuxG1axJd+qMF5tWtyrwrw3dm5N6Dxs/&#10;YWxO99BWfeUnASiPOPEoVUMihKDp+XVEA/D1KVSJpKc4EdeoE2YIpbraT5KCHeFDWgQ3fQ/84CSq&#10;GLBPr+FQ1Y9qhFK1wuAjQQi8289wQhEkD/4oCMGv1UFDJy+oEpIFuopcxetKZur/JWVO6Tnx+hXE&#10;nM4HNMD+cdmWGJQ8tkJ+5AuUL/3zxDGTHnqpUm537vLhJGUgeQMOphXc+cw5fiNVCN+/R5t+UXEW&#10;N7T27TIKz3QZ33PhVzVnmr0BT1PtkdK5qahhQvLA0bdYIpcO2/ZrMn+XmzdiaJ8U3Bx/xTD2P0fV&#10;nIp+a6AHAAAAAElFTkSuQmCCUEsDBAoAAAAAAAAAIQAAAAAAhAgAAIQIAAAUAAAAZHJzL21lZGlh&#10;L2ltYWdlMi5wbmeJUE5HDQoaCgAAAA1JSERSAAAAXAAAAFwIBgAAAOPv0lgAAAABc1JHQgCuzhzp&#10;AAAABGdBTUEAALGPC/xhBQAAAAlwSFlzAAAh1QAAIdUBBJy0nQAACBlJREFUeF7tnXWoNUUYhz+7&#10;u1vsFrswsRsbsbsQxQ5EFEVF5RMD9Q/7D0HMa+BnYQcW2N2B3V2/B3Yvc+a85+y59+6MO/vNhQfu&#10;eXfOzJzfzs7MzjsxbmhoKBSTiLXFteJJ8VQg7hDbiamElY9QLCQuFxPEgWIaYYXrwDTWxNbiS/G3&#10;+Dkg/4hvxb7CykcIZhX8kfZfBUcLK2wHprEGJhOPi9/EUWKKgKwjfhevCSsvIdhM/Cg+FHsX/z8v&#10;5hdW+GFMYw3MLF4Wn4hVC1tInhPcXOtaCG4SPLn7ianFI+JXgfhW+GFMYw3wyL0iEHzlwhaSZ8Sf&#10;ni0UqwvEfVaU7ca6ghvwdPG5J6bRg+phTrGS2F2cIE6t4GzxuYgpOPWolRefEwX1/VpiHkG1ZMVp&#10;QdiHxB9ir8JWwh91+k7CtXdgGh3mEKcL6icS+XeExBTcSr8f/J43xHixlLDi9dlc/CLQY4HCVrKV&#10;+E7QlsxS2LowjQWLi9dF2Qo/II4VO4rtK9hD0KDErlKsvPiQ/8PFzYKqgargXbGksOIuofq4WlCK&#10;TytsLohM6acB36ewdWEaBY8aXybyewT1lhWuF6nU4RSq68VP4iuxirDCwbLiM0FXd77C5rO/4Om5&#10;W8xY2DroMhRcICjVt4m5CttImEm8JD4VqwkrTJ28KHjUrWtVzCAuERQuSj15t8JdKQjTr789vXhV&#10;cAPXL2wddBnEoqJ8zMy7NAC8Zd4rqCcvFNR38waAeA8SFI7KHkIfEIrSy02jMfWvU8ejyZuCsP51&#10;l20F+blPTFrYhun4UHCSIPJzRNcXRsCa4h3hN1Yh4EnaRlj5GBTaHeI617EBPZNrBKWbYQQEpYHs&#10;BW0E7RcabiHcuEzBbxG8Mu/m2EbLwoKuGPXkDYGgl7GioPtq5WFQeIGhhD/s2GAZQcFBcF6ueKvs&#10;B9UJ7Qk3j7qcp304PjdioESTIN0bukD+9TbDDftYvO3YgDfljwQ340Fx/wCU3WiGNzr6+W7EwMXH&#10;BINBmxS2iQUEf19QHbj2UnBuBEMWaFQFhfUbkQXvwyCCT1fYqthYZMEryIJHJgsemSx4ZLLgkWmN&#10;4NOKXuMTuKQWicCCAkGtPJS0QnAGhq4QuMDow7rXdhCMTfAWF5q3xBHCTd8necEnF4zL8Jr7gfAH&#10;5XcV/AhLoLohnSqvetKCM0RAiWKAn4zinrPCMbeD0cnQMKZDAbDyUJK04Lzafi1+EDsXtqaTrOBL&#10;CLw9uJpOFlUlqyk0XnA8OTeKFRwbjy4eDwbgzxKxp5+NhcYLznQDxogfFXTvaBRxyWHDVeX3SppO&#10;4wVnCkU5Awl32qWCauQFgXPW+k6TSaIOx7/HH6WaaoTMzi6ssD7U9XhEGNSvi4OFldYgJNNoLi34&#10;Di8X+PSsMBY4f5lyQMbqgikdo/XDJiM40J9eToykR0Lm1xDMIa8L8mGlNQhJCd4GsuCRyYJHJgse&#10;mSx4ZLLgkcmCRyYLHpkseGSy4JFpjeBMZucV3reTFnOyD4kAa256zRwoaYXgrA1ipRhTdxnOda8d&#10;JtxJ9aFhgYGbvk/ygrMwC+8PQ7d4f/hB7vXZBOslD40Ai52Ym+Km75O04IyJswqOKRLXibEsXYlF&#10;soKzxOJigfeHuPBzWuGaRrKCl4uyvhCsNLPCNJHGC069yLoXVidPKXA+0BtAbGZarSes7zWVxguO&#10;oKzqIixCs28JGcO3SWPID7C+11SSqFLY9YewiMzuEdTb9EissD7MWcElRh1fFyw5t9IahCQEp/fB&#10;iwXrE+lrX1bYrLA+ewqcyKRVF7eK1juRySii0zMZSQlj9wa87HQf64J8WGkNQjKCt4UseGSy4JHJ&#10;gkcmCx6ZLHhksuCRyYJHJgsemSx4ZFojOJm01vvgqMANx/qg0DAu3+p1miVsw8c2eqwB8kVnpJEN&#10;19k0NzRssXeAcNP3aYXgxwucyGxa5k9T2EUwwojfMzSkg6PETd8nacF5fPEIMT7OWvdeu3Oy6yfe&#10;9NBQdVUN2yYtOEu/cUgQD5sYWGGaRhKCW6WGEsWuzJTuM0THRokNpvGCU03g4XF3imDnhnKTxPMF&#10;zmX3O02m8YKzkTsN4hOCiT/0SMql37cXn63vNZXGC47IdwqmRfB3nqAaYRtrVhlb32kySdThTNDk&#10;j1JNNUKmFhNWWB8W0t4l2Ou2Dlj6XbXNUj+SEBxwBrNhOhnlZcYKY8GWSN8LNrGpC3a2QDgrvSqS&#10;ERwo1ewXPtKl31sK9uOui0GfLoukBG8DWfDIVAnOoRyniOMGgPMimHeZBe9DleDWqooqsuB9qBKc&#10;6dcc5MdSmSouEhzrkAXvQ67DI5MFj8z/Ijj96FLwTQvbxAKCs3LjPccGQQUHdlpjvje7H1vX2wrC&#10;4JniXDfXHlxwzmHDLUV/0rreVjgSjIG4qxwbBBd8A0EfkgEhTm+ywrQRjtlFcIYIXHtwwYGD20j8&#10;GJGSE2E00G7h0WfEk1kEcwv3Okc+jkXwjvElN5ALXhycv6xSO1NUbQyQKjSU7ObJuZ9Uo5w/57sE&#10;lxc0pPRemOPiXusFMxI4k41jwvqexeaC87c8N54185wBzBoe7ljqcC4Fu4gyZ4Xfh9hHCksHChvz&#10;WhjvZ4MEVt9ZcZbwhDBMTLxdJ8t2fDDYSNBr4W5Rr1PNcBP4nDL8Dn4PQiNO1abyDCPTZeQ77Ppv&#10;xVlC3MTLgrGus5E7PvSAGVOMdVO14LPEh0ldlzK4BnFybyiYG1M1s4DreKiYRcYNsuIsmSAYTzE2&#10;PR4a9x/AtcqsORCCIQAAAABJRU5ErkJgglBLAwQUAAYACAAAACEAezXVb+MAAAAMAQAADwAAAGRy&#10;cy9kb3ducmV2LnhtbEyPwWrDMAyG74O9g9Fgt9Zxmo40i1NK2XYqg7WD0Zsaq0lobIfYTdK3n3va&#10;bhL6+PX9+XrSLRuod401EsQ8AkamtKoxlYTvw/ssBeY8GoWtNSThRg7WxeNDjpmyo/miYe8rFkKM&#10;y1BC7X2Xce7KmjS6ue3IhNvZ9hp9WPuKqx7HEK5bHkfRC9fYmPChxo62NZWX/VVL+Bhx3CzE27C7&#10;nLe342H5+bMTJOXz07R5BeZp8n8w3PWDOhTB6WSvRjnWSlgky0BKmKVpAuwOiFUcAzuFKUkiAbzI&#10;+f8SxS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LkQqq6AGAABIHwAADgAAAAAAAAAAAAAAAAA6AgAAZHJzL2Uyb0RvYy54bWxQSwECLQAKAAAA&#10;AAAAACEAAAAAADoMAAA6DAAAFAAAAAAAAAAAAAAAAAAGCQAAZHJzL21lZGlhL2ltYWdlMS5wbmdQ&#10;SwECLQAKAAAAAAAAACEAAAAAAIQIAACECAAAFAAAAAAAAAAAAAAAAAByFQAAZHJzL21lZGlhL2lt&#10;YWdlMi5wbmdQSwECLQAUAAYACAAAACEAezXVb+MAAAAMAQAADwAAAAAAAAAAAAAAAAAoHgAAZHJz&#10;L2Rvd25yZXYueG1sUEsBAi0AFAAGAAgAAAAhAC5s8ADFAAAApQEAABkAAAAAAAAAAAAAAAAAOB8A&#10;AGRycy9fcmVscy9lMm9Eb2MueG1sLnJlbHNQSwUGAAAAAAcABwC+AQAANCAAAAAA&#10;">
                <v:group id="Group 1127" o:spid="_x0000_s1189" style="position:absolute;left:-7715;top:25717;width:69314;height:71342" coordorigin="-9334" coordsize="69315,7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LqxQAAAN0AAAAPAAAAZHJzL2Rvd25yZXYueG1sRE9La8JA&#10;EL4X/A/LCL3VTSKtJXUVES09SMFEKL0N2TEJZmdDds3j33cLhd7m43vOejuaRvTUudqygngRgSAu&#10;rK65VHDJj0+vIJxH1thYJgUTOdhuZg9rTLUd+Ex95ksRQtilqKDyvk2ldEVFBt3CtsSBu9rOoA+w&#10;K6XucAjhppFJFL1IgzWHhgpb2ldU3LK7UfA+4LBbxof+dLvup+/8+fPrFJNSj/Nx9wbC0+j/xX/u&#10;Dx3mx8kKfr8JJ8jNDwAAAP//AwBQSwECLQAUAAYACAAAACEA2+H2y+4AAACFAQAAEwAAAAAAAAAA&#10;AAAAAAAAAAAAW0NvbnRlbnRfVHlwZXNdLnhtbFBLAQItABQABgAIAAAAIQBa9CxbvwAAABUBAAAL&#10;AAAAAAAAAAAAAAAAAB8BAABfcmVscy8ucmVsc1BLAQItABQABgAIAAAAIQDdJ6LqxQAAAN0AAAAP&#10;AAAAAAAAAAAAAAAAAAcCAABkcnMvZG93bnJldi54bWxQSwUGAAAAAAMAAwC3AAAA+QIAAAAA&#10;">
                  <v:group id="Group 1128" o:spid="_x0000_s1190" style="position:absolute;left:31295;width:22628;height:6428" coordorigin="38491" coordsize="22628,6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group id="Group 1129" o:spid="_x0000_s119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JMDxQAAAN0AAAAPAAAAZHJzL2Rvd25yZXYueG1sRE9La8JA&#10;EL4X/A/LCL3VTSItNnUVES09SMFEKL0N2TEJZmdDds3j33cLhd7m43vOejuaRvTUudqygngRgSAu&#10;rK65VHDJj08rEM4ja2wsk4KJHGw3s4c1ptoOfKY+86UIIexSVFB536ZSuqIig25hW+LAXW1n0AfY&#10;lVJ3OIRw08gkil6kwZpDQ4Ut7SsqbtndKHgfcNgt40N/ul3303f+/Pl1ikmpx/m4ewPhafT/4j/3&#10;hw7z4+QVfr8JJ8jNDwAAAP//AwBQSwECLQAUAAYACAAAACEA2+H2y+4AAACFAQAAEwAAAAAAAAAA&#10;AAAAAAAAAAAAW0NvbnRlbnRfVHlwZXNdLnhtbFBLAQItABQABgAIAAAAIQBa9CxbvwAAABUBAAAL&#10;AAAAAAAAAAAAAAAAAB8BAABfcmVscy8ucmVsc1BLAQItABQABgAIAAAAIQDD9JMDxQAAAN0AAAAP&#10;AAAAAAAAAAAAAAAAAAcCAABkcnMvZG93bnJldi54bWxQSwUGAAAAAAMAAwC3AAAA+QIAAAAA&#10;">
                      <v:oval id="Oval 1130" o:spid="_x0000_s1192"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byvyAAAAN0AAAAPAAAAZHJzL2Rvd25yZXYueG1sRI9Ba8JA&#10;EIXvBf/DMoIXqRsrtBJdRYRCRUpotAdvQ3ZM0mZn0+yq6b/vHITeZnhv3vtmue5do67Uhdqzgekk&#10;AUVceFtzaeB4eH2cgwoR2WLjmQz8UoD1avCwxNT6G3/QNY+lkhAOKRqoYmxTrUNRkcMw8S2xaGff&#10;OYyydqW2Hd4k3DX6KUmetcOapaHClrYVFd/5xRkIWTZrDmM7/8p+9sfd++fp5exbY0bDfrMAFamP&#10;/+b79ZsV/OlM+OUbGUGv/gAAAP//AwBQSwECLQAUAAYACAAAACEA2+H2y+4AAACFAQAAEwAAAAAA&#10;AAAAAAAAAAAAAAAAW0NvbnRlbnRfVHlwZXNdLnhtbFBLAQItABQABgAIAAAAIQBa9CxbvwAAABUB&#10;AAALAAAAAAAAAAAAAAAAAB8BAABfcmVscy8ucmVsc1BLAQItABQABgAIAAAAIQDLwbyvyAAAAN0A&#10;AAAPAAAAAAAAAAAAAAAAAAcCAABkcnMvZG93bnJldi54bWxQSwUGAAAAAAMAAwC3AAAA/AIAAAAA&#10;" fillcolor="#168489" stroked="f">
                        <v:fill opacity="49087f"/>
                      </v:oval>
                      <v:shape id="Image" o:spid="_x0000_s1193"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CFOxAAAAN0AAAAPAAAAZHJzL2Rvd25yZXYueG1sRE9Na8JA&#10;EL0X+h+WKXirm6gUia4hCIUehGLqxduQnSZps7Mhu11Xf31XKPQ2j/c52zKaQQSaXG9ZQT7PQBA3&#10;VvfcKjh9vD6vQTiPrHGwTAqu5KDcPT5ssdD2wkcKtW9FCmFXoILO+7GQ0jUdGXRzOxIn7tNOBn2C&#10;Uyv1hJcUbga5yLIXabDn1NDhSPuOmu/6xyh4D3hyWb3S+3g4x+oYvhbhcFNq9hSrDQhP0f+L/9xv&#10;Os3Plzncv0knyN0vAAAA//8DAFBLAQItABQABgAIAAAAIQDb4fbL7gAAAIUBAAATAAAAAAAAAAAA&#10;AAAAAAAAAABbQ29udGVudF9UeXBlc10ueG1sUEsBAi0AFAAGAAgAAAAhAFr0LFu/AAAAFQEAAAsA&#10;AAAAAAAAAAAAAAAAHwEAAF9yZWxzLy5yZWxzUEsBAi0AFAAGAAgAAAAhAEyUIU7EAAAA3QAAAA8A&#10;AAAAAAAAAAAAAAAABwIAAGRycy9kb3ducmV2LnhtbFBLBQYAAAAAAwADALcAAAD4AgAAAAA=&#10;">
                        <v:imagedata r:id="rId38" o:title="" gain="19661f" blacklevel="22938f"/>
                      </v:shape>
                    </v:group>
                    <v:rect id="Rectangle 1132" o:spid="_x0000_s1194" style="position:absolute;left:38491;top:694;width:17552;height:5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ezHxAAAAN0AAAAPAAAAZHJzL2Rvd25yZXYueG1sRE/basJA&#10;EH0X+g/LFPoiulFLaqOrFC+Q+tboB4zZaRLNzobsqvHvXaHQtzmc68yXnanFlVpXWVYwGkYgiHOr&#10;Ky4UHPbbwRSE88gaa8uk4E4OlouX3hwTbW/8Q9fMFyKEsEtQQel9k0jp8pIMuqFtiAP3a1uDPsC2&#10;kLrFWwg3tRxHUSwNVhwaSmxoVVJ+zi5GwffufXdYpfJ0/qzW/fQji+Qx3ij19tp9zUB46vy/+M+d&#10;6jB/NBnD85twglw8AAAA//8DAFBLAQItABQABgAIAAAAIQDb4fbL7gAAAIUBAAATAAAAAAAAAAAA&#10;AAAAAAAAAABbQ29udGVudF9UeXBlc10ueG1sUEsBAi0AFAAGAAgAAAAhAFr0LFu/AAAAFQEAAAsA&#10;AAAAAAAAAAAAAAAAHwEAAF9yZWxzLy5yZWxzUEsBAi0AFAAGAAgAAAAhABwV7MfEAAAA3QAAAA8A&#10;AAAAAAAAAAAAAAAABwIAAGRycy9kb3ducmV2LnhtbFBLBQYAAAAAAwADALcAAAD4AgAAAAA=&#10;" filled="f" stroked="f">
                      <v:textbox style="mso-fit-shape-to-text:t">
                        <w:txbxContent>
                          <w:p w14:paraId="59CABBC0"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133" o:spid="_x0000_s1195" style="position:absolute;left:-1;top:99;width:22613;height:6428" coordorigin="-1" coordsize="22616,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oval id="Oval 1136" o:spid="_x0000_s1196"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IFAxgAAAN0AAAAPAAAAZHJzL2Rvd25yZXYueG1sRE9La8JA&#10;EL4X/A/LFLyUuomCldRNkEKhRST46KG3ITsmabOzaXYb4793BcHbfHzPWWaDaURPnastK4gnEQji&#10;wuqaSwWH/fvzAoTzyBoby6TgTA6ydPSwxETbE2+p3/lShBB2CSqovG8TKV1RkUE3sS1x4I62M+gD&#10;7EqpOzyFcNPIaRTNpcGaQ0OFLb1VVPzu/o0Cl+ezZv+kFz/53/rwufn6fjnaVqnx47B6BeFp8Hfx&#10;zf2hw/x4NofrN+EEmV4AAAD//wMAUEsBAi0AFAAGAAgAAAAhANvh9svuAAAAhQEAABMAAAAAAAAA&#10;AAAAAAAAAAAAAFtDb250ZW50X1R5cGVzXS54bWxQSwECLQAUAAYACAAAACEAWvQsW78AAAAVAQAA&#10;CwAAAAAAAAAAAAAAAAAfAQAAX3JlbHMvLnJlbHNQSwECLQAUAAYACAAAACEAK2SBQMYAAADdAAAA&#10;DwAAAAAAAAAAAAAAAAAHAgAAZHJzL2Rvd25yZXYueG1sUEsFBgAAAAADAAMAtwAAAPoCAAAAAA==&#10;" fillcolor="#168489" stroked="f">
                      <v:fill opacity="49087f"/>
                    </v:oval>
                    <v:rect id="Rectangle 1137" o:spid="_x0000_s1197" style="position:absolute;left:-1;top:694;width:17560;height:5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k9fxQAAAN0AAAAPAAAAZHJzL2Rvd25yZXYueG1sRE/basJA&#10;EH0v9B+WKfhSmo0Xok2zSrEK0bdGP2CanSap2dmQ3Wr8+25B8G0O5zrZajCtOFPvGssKxlEMgri0&#10;uuFKwfGwfVmAcB5ZY2uZFFzJwWr5+JBhqu2FP+lc+EqEEHYpKqi971IpXVmTQRfZjjhw37Y36APs&#10;K6l7vIRw08pJHCfSYMOhocaO1jWVp+LXKNjtZ/vjOpc/p9fm4zmfF7H8SjZKjZ6G9zcQngZ/F9/c&#10;uQ7zx9M5/H8TTpDLPwAAAP//AwBQSwECLQAUAAYACAAAACEA2+H2y+4AAACFAQAAEwAAAAAAAAAA&#10;AAAAAAAAAAAAW0NvbnRlbnRfVHlwZXNdLnhtbFBLAQItABQABgAIAAAAIQBa9CxbvwAAABUBAAAL&#10;AAAAAAAAAAAAAAAAAB8BAABfcmVscy8ucmVsc1BLAQItABQABgAIAAAAIQAMYk9fxQAAAN0AAAAP&#10;AAAAAAAAAAAAAAAAAAcCAABkcnMvZG93bnJldi54bWxQSwUGAAAAAAMAAwC3AAAA+QIAAAAA&#10;" filled="f" stroked="f">
                      <v:textbox style="mso-fit-shape-to-text:t">
                        <w:txbxContent>
                          <w:p w14:paraId="5191A032" w14:textId="77777777" w:rsidR="00C87F1E" w:rsidRDefault="00C87F1E" w:rsidP="00C87F1E">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 xml:space="preserve">محاور </w:t>
                            </w:r>
                            <w:r>
                              <w:rPr>
                                <w:rFonts w:ascii="Sakkal Majalla" w:eastAsia="GE Dinar One" w:hAnsi="Sakkal Majalla" w:hint="cs"/>
                                <w:b/>
                                <w:bCs/>
                                <w:kern w:val="24"/>
                                <w:sz w:val="44"/>
                                <w:szCs w:val="44"/>
                                <w:rtl/>
                                <w:lang w:bidi="ar-SY"/>
                              </w:rPr>
                              <w:t>الجلسة</w:t>
                            </w:r>
                          </w:p>
                        </w:txbxContent>
                      </v:textbox>
                    </v:rect>
                    <v:shape id="Image" o:spid="_x0000_s1198"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1xxxwAAAN0AAAAPAAAAZHJzL2Rvd25yZXYueG1sRI9Ba8JA&#10;EIXvBf/DMgUvUjda0JK6ightpejBtL0P2TFJzc7G7Ebjv+8chN5meG/e+2ax6l2tLtSGyrOByTgB&#10;RZx7W3Fh4Pvr7ekFVIjIFmvPZOBGAVbLwcMCU+uvfKBLFgslIRxSNFDG2KRah7wkh2HsG2LRjr51&#10;GGVtC21bvEq4q/U0SWbaYcXSUGJDm5LyU9Y5A/Ez292O2Wj7+94l8/P+p/vgExkzfOzXr6Ai9fHf&#10;fL/eWsGfPAuufCMj6OUfAAAA//8DAFBLAQItABQABgAIAAAAIQDb4fbL7gAAAIUBAAATAAAAAAAA&#10;AAAAAAAAAAAAAABbQ29udGVudF9UeXBlc10ueG1sUEsBAi0AFAAGAAgAAAAhAFr0LFu/AAAAFQEA&#10;AAsAAAAAAAAAAAAAAAAAHwEAAF9yZWxzLy5yZWxzUEsBAi0AFAAGAAgAAAAhAFPXXHHHAAAA3QAA&#10;AA8AAAAAAAAAAAAAAAAABwIAAGRycy9kb3ducmV2LnhtbFBLBQYAAAAAAwADALcAAAD7AgAAAAA=&#10;">
                      <v:imagedata r:id="rId39" o:title="" gain="19661f" blacklevel="22938f"/>
                    </v:shape>
                  </v:group>
                  <v:rect id="Rectangle 1139" o:spid="_x0000_s1199" style="position:absolute;left:30221;top:7981;width:29759;height:3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PjxAAAAN0AAAAPAAAAZHJzL2Rvd25yZXYueG1sRE9Na8JA&#10;EL0X/A/LFHoR3Vih2OgqIoihCGKsnofsmIRmZ2N2m8R/7xaE3ubxPmex6k0lWmpcaVnBZByBIM6s&#10;LjlX8H3ajmYgnEfWWFkmBXdysFoOXhYYa9vxkdrU5yKEsItRQeF9HUvpsoIMurGtiQN3tY1BH2CT&#10;S91gF8JNJd+j6EMaLDk0FFjTpqDsJ/01Crrs0F5O+508DC+J5Vty26TnL6XeXvv1HISn3v+Ln+5E&#10;h/mT6Sf8fRNOkMsHAAAA//8DAFBLAQItABQABgAIAAAAIQDb4fbL7gAAAIUBAAATAAAAAAAAAAAA&#10;AAAAAAAAAABbQ29udGVudF9UeXBlc10ueG1sUEsBAi0AFAAGAAgAAAAhAFr0LFu/AAAAFQEAAAsA&#10;AAAAAAAAAAAAAAAAHwEAAF9yZWxzLy5yZWxzUEsBAi0AFAAGAAgAAAAhACe5k+PEAAAA3QAAAA8A&#10;AAAAAAAAAAAAAAAABwIAAGRycy9kb3ducmV2LnhtbFBLBQYAAAAAAwADALcAAAD4AgAAAAA=&#10;" filled="f" stroked="f">
                    <v:textbox>
                      <w:txbxContent>
                        <w:p w14:paraId="5ABB8A22" w14:textId="77777777" w:rsidR="00C87F1E" w:rsidRDefault="00C87F1E" w:rsidP="00C87F1E">
                          <w:pPr>
                            <w:pStyle w:val="a"/>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7AF30BC" w14:textId="77777777" w:rsidR="00C87F1E" w:rsidRPr="007B3515" w:rsidRDefault="00C87F1E">
                          <w:pPr>
                            <w:pStyle w:val="ListParagraph"/>
                            <w:numPr>
                              <w:ilvl w:val="0"/>
                              <w:numId w:val="14"/>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تحويل مبادرات التحسين إلى خطة تنفيذية قابلة للقياس.</w:t>
                          </w:r>
                        </w:p>
                        <w:p w14:paraId="46ED9C33" w14:textId="77777777" w:rsidR="00C87F1E" w:rsidRPr="007B3515" w:rsidRDefault="00C87F1E">
                          <w:pPr>
                            <w:pStyle w:val="ListParagraph"/>
                            <w:numPr>
                              <w:ilvl w:val="0"/>
                              <w:numId w:val="14"/>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إدارة مقاومة التغيير وتعزيز مشاركة العاملين.</w:t>
                          </w:r>
                        </w:p>
                        <w:p w14:paraId="248E2CB1" w14:textId="77777777" w:rsidR="00C87F1E" w:rsidRPr="007B3515" w:rsidRDefault="00C87F1E">
                          <w:pPr>
                            <w:pStyle w:val="ListParagraph"/>
                            <w:numPr>
                              <w:ilvl w:val="0"/>
                              <w:numId w:val="14"/>
                            </w:numPr>
                            <w:rPr>
                              <w:rFonts w:ascii="Sakkal Majalla" w:hAnsi="Sakkal Majalla" w:cs="Sakkal Majalla"/>
                              <w:lang w:val="en-GB"/>
                            </w:rPr>
                          </w:pPr>
                          <w:r w:rsidRPr="007B3515">
                            <w:rPr>
                              <w:rFonts w:ascii="Sakkal Majalla" w:eastAsia="GE Dinar One" w:hAnsi="Sakkal Majalla" w:cs="Sakkal Majalla"/>
                              <w:b/>
                              <w:bCs/>
                              <w:kern w:val="24"/>
                              <w:sz w:val="36"/>
                              <w:szCs w:val="36"/>
                              <w:rtl/>
                              <w:lang w:val="en-GB"/>
                            </w:rPr>
                            <w:t>ضمان استدامة التحسين والحد من عودة المشكلات.</w:t>
                          </w:r>
                        </w:p>
                      </w:txbxContent>
                    </v:textbox>
                  </v:rect>
                  <v:rect id="Rectangle 1140" o:spid="_x0000_s1200" style="position:absolute;left:-9334;top:7981;width:31622;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UkDxgAAAN0AAAAPAAAAZHJzL2Rvd25yZXYueG1sRI9Ba8JA&#10;EIXvQv/DMgUvUjeWIiW6ShFKgwhibD0P2TEJzc7G7DaJ/75zKPQ2w3vz3jfr7ega1VMXas8GFvME&#10;FHHhbc2lgc/z+9MrqBCRLTaeycCdAmw3D5M1ptYPfKI+j6WSEA4pGqhibFOtQ1GRwzD3LbFoV985&#10;jLJ2pbYdDhLuGv2cJEvtsGZpqLClXUXFd/7jDAzFsb+cDx/6OLtknm/ZbZd/7Y2ZPo5vK1CRxvhv&#10;/rvOrOAvXoRfvpER9OYXAAD//wMAUEsBAi0AFAAGAAgAAAAhANvh9svuAAAAhQEAABMAAAAAAAAA&#10;AAAAAAAAAAAAAFtDb250ZW50X1R5cGVzXS54bWxQSwECLQAUAAYACAAAACEAWvQsW78AAAAVAQAA&#10;CwAAAAAAAAAAAAAAAAAfAQAAX3JlbHMvLnJlbHNQSwECLQAUAAYACAAAACEA7oVJA8YAAADdAAAA&#10;DwAAAAAAAAAAAAAAAAAHAgAAZHJzL2Rvd25yZXYueG1sUEsFBgAAAAADAAMAtwAAAPoCAAAAAA==&#10;" filled="f" stroked="f">
                    <v:textbox>
                      <w:txbxContent>
                        <w:p w14:paraId="7D5545CF" w14:textId="77777777" w:rsidR="00C87F1E" w:rsidRPr="007B3515" w:rsidRDefault="00C87F1E">
                          <w:pPr>
                            <w:pStyle w:val="ListParagraph"/>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 xml:space="preserve">إعداد </w:t>
                          </w:r>
                          <w:r w:rsidRPr="007B3515">
                            <w:rPr>
                              <w:rFonts w:ascii="Sakkal Majalla" w:eastAsia="GE Dinar One" w:hAnsi="Sakkal Majalla" w:cs="Sakkal Majalla"/>
                              <w:b/>
                              <w:bCs/>
                              <w:kern w:val="24"/>
                              <w:sz w:val="36"/>
                              <w:szCs w:val="36"/>
                              <w:rtl/>
                            </w:rPr>
                            <w:t>ميثاق مشروع تحسين العمليات.</w:t>
                          </w:r>
                        </w:p>
                        <w:p w14:paraId="4B64094A" w14:textId="77777777" w:rsidR="00C87F1E" w:rsidRPr="007B3515" w:rsidRDefault="00C87F1E">
                          <w:pPr>
                            <w:pStyle w:val="ListParagraph"/>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تحديد الأولويات والمسؤوليات والموارد والجدول الزمني.</w:t>
                          </w:r>
                        </w:p>
                        <w:p w14:paraId="57C535B9" w14:textId="77777777" w:rsidR="00C87F1E" w:rsidRPr="007B3515" w:rsidRDefault="00C87F1E">
                          <w:pPr>
                            <w:pStyle w:val="ListParagraph"/>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إدارة التغيير والتواصل مع أصحاب المصلحة.</w:t>
                          </w:r>
                        </w:p>
                        <w:p w14:paraId="43AACBE1" w14:textId="77777777" w:rsidR="00C87F1E" w:rsidRPr="007B3515" w:rsidRDefault="00C87F1E">
                          <w:pPr>
                            <w:pStyle w:val="ListParagraph"/>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 xml:space="preserve">تطبيق دورة التحسين المستمر </w:t>
                          </w:r>
                          <w:r w:rsidRPr="007B3515">
                            <w:rPr>
                              <w:rFonts w:ascii="Sakkal Majalla" w:eastAsia="GE Dinar One" w:hAnsi="Sakkal Majalla" w:cs="Sakkal Majalla"/>
                              <w:b/>
                              <w:bCs/>
                              <w:kern w:val="24"/>
                              <w:sz w:val="36"/>
                              <w:szCs w:val="36"/>
                            </w:rPr>
                            <w:t>PDCA</w:t>
                          </w:r>
                          <w:r w:rsidRPr="007B3515">
                            <w:rPr>
                              <w:rFonts w:ascii="Sakkal Majalla" w:eastAsia="GE Dinar One" w:hAnsi="Sakkal Majalla" w:cs="Sakkal Majalla"/>
                              <w:b/>
                              <w:bCs/>
                              <w:kern w:val="24"/>
                              <w:sz w:val="36"/>
                              <w:szCs w:val="36"/>
                              <w:rtl/>
                            </w:rPr>
                            <w:t>.</w:t>
                          </w:r>
                        </w:p>
                        <w:p w14:paraId="0A5C5022" w14:textId="77777777" w:rsidR="00C87F1E" w:rsidRPr="007B3515" w:rsidRDefault="00C87F1E">
                          <w:pPr>
                            <w:pStyle w:val="ListParagraph"/>
                            <w:numPr>
                              <w:ilvl w:val="0"/>
                              <w:numId w:val="13"/>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المتابعة والرقابة وتقييم نتائج التحسين.</w:t>
                          </w:r>
                        </w:p>
                        <w:p w14:paraId="127AD037" w14:textId="77777777" w:rsidR="00C87F1E" w:rsidRDefault="00C87F1E">
                          <w:pPr>
                            <w:pStyle w:val="ListParagraph"/>
                            <w:numPr>
                              <w:ilvl w:val="0"/>
                              <w:numId w:val="13"/>
                            </w:numPr>
                            <w:spacing w:line="240" w:lineRule="auto"/>
                            <w:rPr>
                              <w:rFonts w:ascii="Sakkal Majalla" w:eastAsia="GE Dinar One" w:hAnsi="Sakkal Majalla" w:cs="Sakkal Majalla"/>
                              <w:b/>
                              <w:bCs/>
                              <w:kern w:val="24"/>
                              <w:sz w:val="36"/>
                              <w:szCs w:val="36"/>
                            </w:rPr>
                          </w:pPr>
                          <w:r w:rsidRPr="007B3515">
                            <w:rPr>
                              <w:rFonts w:ascii="Sakkal Majalla" w:eastAsia="GE Dinar One" w:hAnsi="Sakkal Majalla" w:cs="Sakkal Majalla"/>
                              <w:b/>
                              <w:bCs/>
                              <w:kern w:val="24"/>
                              <w:sz w:val="36"/>
                              <w:szCs w:val="36"/>
                              <w:rtl/>
                            </w:rPr>
                            <w:t>إعداد مشروع تطبيقي متكامل لتحسين إحدى العمليات المؤسسية.</w:t>
                          </w:r>
                        </w:p>
                      </w:txbxContent>
                    </v:textbox>
                  </v:rect>
                </v:group>
                <v:group id="Group 1141" o:spid="_x0000_s1201" style="position:absolute;left:-953;width:66752;height:21482" coordorigin="-953" coordsize="66752,21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shape id="Image" o:spid="_x0000_s1202"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TpJxAAAAN0AAAAPAAAAZHJzL2Rvd25yZXYueG1sRE9La8JA&#10;EL4X+h+WEbzVTUSKRlexL+jNajx4HLJjkjY7m+5uYuqv7xYK3ubje85qM5hG9OR8bVlBOklAEBdW&#10;11wqOOZvD3MQPiBrbCyTgh/ysFnf360w0/bCe+oPoRQxhH2GCqoQ2kxKX1Rk0E9sSxy5s3UGQ4Su&#10;lNrhJYabRk6T5FEarDk2VNjSc0XF16EzCk5y0aUfL+61+2ySp+887+f+ulNqPBq2SxCBhnAT/7vf&#10;dZyfzqbw9008Qa5/AQAA//8DAFBLAQItABQABgAIAAAAIQDb4fbL7gAAAIUBAAATAAAAAAAAAAAA&#10;AAAAAAAAAABbQ29udGVudF9UeXBlc10ueG1sUEsBAi0AFAAGAAgAAAAhAFr0LFu/AAAAFQEAAAsA&#10;AAAAAAAAAAAAAAAAHwEAAF9yZWxzLy5yZWxzUEsBAi0AFAAGAAgAAAAhAEolOknEAAAA3QAAAA8A&#10;AAAAAAAAAAAAAAAABwIAAGRycy9kb3ducmV2LnhtbFBLBQYAAAAAAwADALcAAAD4AgAAAAA=&#10;">
                    <v:imagedata r:id="rId38" o:title="" recolortarget="black"/>
                  </v:shape>
                  <v:rect id="Rectangle 1143" o:spid="_x0000_s1203" style="position:absolute;left:50858;top:10052;width:14941;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zohxAAAAN0AAAAPAAAAZHJzL2Rvd25yZXYueG1sRE/basJA&#10;EH0v+A/LCH0purEVL9FViq0QfTP6AWN2TKLZ2ZDdavr3riD4NodznfmyNZW4UuNKywoG/QgEcWZ1&#10;ybmCw37dm4BwHlljZZkU/JOD5aLzNsdY2xvv6Jr6XIQQdjEqKLyvYyldVpBB17c1ceBOtjHoA2xy&#10;qRu8hXBTyc8oGkmDJYeGAmtaFZRd0j+jYLMdbg+rRJ4v0/LnIxmnkTyOfpV677bfMxCeWv8SP92J&#10;DvMHwy94fBNOkIs7AAAA//8DAFBLAQItABQABgAIAAAAIQDb4fbL7gAAAIUBAAATAAAAAAAAAAAA&#10;AAAAAAAAAABbQ29udGVudF9UeXBlc10ueG1sUEsBAi0AFAAGAAgAAAAhAFr0LFu/AAAAFQEAAAsA&#10;AAAAAAAAAAAAAAAAHwEAAF9yZWxzLy5yZWxzUEsBAi0AFAAGAAgAAAAhACtfOiHEAAAA3QAAAA8A&#10;AAAAAAAAAAAAAAAABwIAAGRycy9kb3ducmV2LnhtbFBLBQYAAAAAAwADALcAAAD4AgAAAAA=&#10;" filled="f" stroked="f">
                    <v:textbox style="mso-fit-shape-to-text:t">
                      <w:txbxContent>
                        <w:p w14:paraId="0C9299BD" w14:textId="77777777" w:rsidR="00C87F1E" w:rsidRDefault="00C87F1E" w:rsidP="00C87F1E">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6F208D46" w14:textId="77777777" w:rsidR="00C87F1E" w:rsidRDefault="00C87F1E" w:rsidP="00C87F1E">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v:textbox>
                  </v:rect>
                  <v:rect id="Rectangle 1144" o:spid="_x0000_s1204" style="position:absolute;left:27421;top:293;width:24301;height:7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qJVxAAAAN0AAAAPAAAAZHJzL2Rvd25yZXYueG1sRE/NasJA&#10;EL4X+g7LFHopukkJVqNrKLaF6K0xDzBmxySanQ3ZraZv3y0I3ubj+51VNppOXGhwrWUF8TQCQVxZ&#10;3XKtoNx/TeYgnEfW2FkmBb/kIFs/Pqww1fbK33QpfC1CCLsUFTTe96mUrmrIoJvanjhwRzsY9AEO&#10;tdQDXkO46eRrFM2kwZZDQ4M9bRqqzsWPUbDdJbtyk8vTedF+vORvRSQPs0+lnp/G9yUIT6O/i2/u&#10;XIf5cZLA/zfhBLn+AwAA//8DAFBLAQItABQABgAIAAAAIQDb4fbL7gAAAIUBAAATAAAAAAAAAAAA&#10;AAAAAAAAAABbQ29udGVudF9UeXBlc10ueG1sUEsBAi0AFAAGAAgAAAAhAFr0LFu/AAAAFQEAAAsA&#10;AAAAAAAAAAAAAAAAHwEAAF9yZWxzLy5yZWxzUEsBAi0AFAAGAAgAAAAhAKS2olXEAAAA3QAAAA8A&#10;AAAAAAAAAAAAAAAABwIAAGRycy9kb3ducmV2LnhtbFBLBQYAAAAAAwADALcAAAD4AgAAAAA=&#10;" filled="f" stroked="f">
                    <v:textbox style="mso-fit-shape-to-text:t">
                      <w:txbxContent>
                        <w:p w14:paraId="4ED89750" w14:textId="77777777" w:rsidR="00C87F1E" w:rsidRDefault="00C87F1E" w:rsidP="00C87F1E">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v:textbox>
                  </v:rect>
                  <v:rect id="Rectangle 1145" o:spid="_x0000_s1205" style="position:absolute;left:-953;top:13193;width:50895;height:6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fOxAAAAN0AAAAPAAAAZHJzL2Rvd25yZXYueG1sRE/NasJA&#10;EL4LfYdlCr2IbhRNbXQVUQvRW6MPMGanSTQ7G7JbTd++WxC8zcf3O4tVZ2pxo9ZVlhWMhhEI4tzq&#10;igsFp+PnYAbCeWSNtWVS8EsOVsuX3gITbe/8RbfMFyKEsEtQQel9k0jp8pIMuqFtiAP3bVuDPsC2&#10;kLrFewg3tRxHUSwNVhwaSmxoU1J+zX6Mgv1hcjhtUnm5flTbfvqeRfIc75R6e+3WcxCeOv8UP9yp&#10;DvNHkyn8fxNOkMs/AAAA//8DAFBLAQItABQABgAIAAAAIQDb4fbL7gAAAIUBAAATAAAAAAAAAAAA&#10;AAAAAAAAAABbQ29udGVudF9UeXBlc10ueG1sUEsBAi0AFAAGAAgAAAAhAFr0LFu/AAAAFQEAAAsA&#10;AAAAAAAAAAAAAAAAHwEAAF9yZWxzLy5yZWxzUEsBAi0AFAAGAAgAAAAhAMv6B87EAAAA3QAAAA8A&#10;AAAAAAAAAAAAAAAABwIAAGRycy9kb3ducmV2LnhtbFBLBQYAAAAAAwADALcAAAD4AgAAAAA=&#10;" filled="f" stroked="f">
                    <v:textbox style="mso-fit-shape-to-text:t">
                      <w:txbxContent>
                        <w:p w14:paraId="6631ACA8" w14:textId="77777777" w:rsidR="00C87F1E" w:rsidRDefault="00C87F1E" w:rsidP="00C87F1E">
                          <w:pPr>
                            <w:jc w:val="center"/>
                            <w:rPr>
                              <w:rFonts w:ascii="Calibri" w:eastAsia="GE Dinar One" w:hAnsi="Calibri" w:cs="Calibri"/>
                              <w:b/>
                              <w:bCs/>
                              <w:kern w:val="24"/>
                              <w:sz w:val="48"/>
                              <w:szCs w:val="48"/>
                              <w:lang w:bidi="ar-SY"/>
                            </w:rPr>
                          </w:pPr>
                          <w:r w:rsidRPr="007B3515">
                            <w:rPr>
                              <w:rFonts w:ascii="Calibri" w:eastAsia="GE Dinar One" w:hAnsi="Calibri" w:cs="Calibri"/>
                              <w:b/>
                              <w:bCs/>
                              <w:kern w:val="24"/>
                              <w:sz w:val="48"/>
                              <w:szCs w:val="48"/>
                              <w:rtl/>
                              <w:lang w:bidi="ar-SY"/>
                            </w:rPr>
                            <w:t xml:space="preserve">تنفيذ </w:t>
                          </w:r>
                          <w:r w:rsidRPr="007B3515">
                            <w:rPr>
                              <w:rFonts w:ascii="Calibri" w:eastAsia="GE Dinar One" w:hAnsi="Calibri" w:cs="Calibri"/>
                              <w:b/>
                              <w:bCs/>
                              <w:kern w:val="24"/>
                              <w:sz w:val="48"/>
                              <w:szCs w:val="48"/>
                              <w:rtl/>
                              <w:lang w:bidi="ar-SY"/>
                            </w:rPr>
                            <w:t>التحسين وإدارة التغيير</w:t>
                          </w:r>
                        </w:p>
                      </w:txbxContent>
                    </v:textbox>
                  </v:rect>
                </v:group>
                <w10:wrap anchorx="page"/>
              </v:group>
            </w:pict>
          </mc:Fallback>
        </mc:AlternateContent>
      </w:r>
    </w:p>
    <w:p w14:paraId="3CB4F7A8" w14:textId="41BC229A" w:rsidR="00CA7C57" w:rsidRDefault="00CA7C57" w:rsidP="0053048F">
      <w:pPr>
        <w:spacing w:after="160" w:line="259" w:lineRule="auto"/>
        <w:jc w:val="left"/>
        <w:rPr>
          <w:rFonts w:ascii="Sakkal Majalla" w:hAnsi="Sakkal Majalla" w:cs="Sakkal Majalla"/>
          <w:sz w:val="40"/>
          <w:szCs w:val="44"/>
          <w:rtl/>
          <w:lang w:bidi="ar-SY"/>
        </w:rPr>
      </w:pPr>
    </w:p>
    <w:p w14:paraId="2B9DEAD0" w14:textId="6C40C970" w:rsidR="00CA7C57" w:rsidRDefault="00CA7C57" w:rsidP="0053048F">
      <w:pPr>
        <w:spacing w:after="160" w:line="259" w:lineRule="auto"/>
        <w:jc w:val="left"/>
        <w:rPr>
          <w:rFonts w:ascii="Sakkal Majalla" w:hAnsi="Sakkal Majalla" w:cs="Sakkal Majalla"/>
          <w:sz w:val="40"/>
          <w:szCs w:val="44"/>
          <w:rtl/>
          <w:lang w:bidi="ar-SY"/>
        </w:rPr>
      </w:pPr>
    </w:p>
    <w:p w14:paraId="6B7D4445" w14:textId="77777777" w:rsidR="00CA7C57" w:rsidRDefault="00CA7C57" w:rsidP="0053048F">
      <w:pPr>
        <w:spacing w:after="160" w:line="259" w:lineRule="auto"/>
        <w:jc w:val="left"/>
        <w:rPr>
          <w:rFonts w:ascii="Sakkal Majalla" w:hAnsi="Sakkal Majalla" w:cs="Sakkal Majalla"/>
          <w:sz w:val="40"/>
          <w:szCs w:val="44"/>
          <w:rtl/>
          <w:lang w:bidi="ar-SY"/>
        </w:rPr>
      </w:pPr>
    </w:p>
    <w:p w14:paraId="067A42D9" w14:textId="77777777" w:rsidR="00CA7C57" w:rsidRDefault="00CA7C57" w:rsidP="0053048F">
      <w:pPr>
        <w:spacing w:after="160" w:line="259" w:lineRule="auto"/>
        <w:jc w:val="left"/>
        <w:rPr>
          <w:rFonts w:ascii="Sakkal Majalla" w:hAnsi="Sakkal Majalla" w:cs="Sakkal Majalla"/>
          <w:sz w:val="40"/>
          <w:szCs w:val="44"/>
          <w:rtl/>
          <w:lang w:bidi="ar-SY"/>
        </w:rPr>
      </w:pPr>
    </w:p>
    <w:p w14:paraId="487C67A3" w14:textId="77777777" w:rsidR="00CA7C57" w:rsidRDefault="00CA7C57" w:rsidP="0053048F">
      <w:pPr>
        <w:spacing w:after="160" w:line="259" w:lineRule="auto"/>
        <w:jc w:val="left"/>
        <w:rPr>
          <w:rFonts w:ascii="Sakkal Majalla" w:hAnsi="Sakkal Majalla" w:cs="Sakkal Majalla"/>
          <w:sz w:val="40"/>
          <w:szCs w:val="44"/>
          <w:rtl/>
          <w:lang w:bidi="ar-SY"/>
        </w:rPr>
      </w:pPr>
    </w:p>
    <w:p w14:paraId="1B45EFFA" w14:textId="77777777" w:rsidR="00CA7C57" w:rsidRDefault="00CA7C57" w:rsidP="0053048F">
      <w:pPr>
        <w:spacing w:after="160" w:line="259" w:lineRule="auto"/>
        <w:jc w:val="left"/>
        <w:rPr>
          <w:rFonts w:ascii="Sakkal Majalla" w:hAnsi="Sakkal Majalla" w:cs="Sakkal Majalla"/>
          <w:sz w:val="40"/>
          <w:szCs w:val="44"/>
          <w:rtl/>
          <w:lang w:bidi="ar-SY"/>
        </w:rPr>
      </w:pPr>
    </w:p>
    <w:p w14:paraId="4AFD3D60" w14:textId="77777777" w:rsidR="00CA7C57" w:rsidRDefault="00CA7C57" w:rsidP="0053048F">
      <w:pPr>
        <w:spacing w:after="160" w:line="259" w:lineRule="auto"/>
        <w:jc w:val="left"/>
        <w:rPr>
          <w:rFonts w:ascii="Sakkal Majalla" w:hAnsi="Sakkal Majalla" w:cs="Sakkal Majalla"/>
          <w:sz w:val="40"/>
          <w:szCs w:val="44"/>
          <w:rtl/>
          <w:lang w:bidi="ar-SY"/>
        </w:rPr>
      </w:pPr>
    </w:p>
    <w:p w14:paraId="5A2EBF81" w14:textId="77777777" w:rsidR="00CA7C57" w:rsidRDefault="00CA7C57" w:rsidP="0053048F">
      <w:pPr>
        <w:spacing w:after="160" w:line="259" w:lineRule="auto"/>
        <w:jc w:val="left"/>
        <w:rPr>
          <w:rFonts w:ascii="Sakkal Majalla" w:hAnsi="Sakkal Majalla" w:cs="Sakkal Majalla"/>
          <w:sz w:val="40"/>
          <w:szCs w:val="44"/>
          <w:rtl/>
          <w:lang w:bidi="ar-SY"/>
        </w:rPr>
      </w:pPr>
    </w:p>
    <w:p w14:paraId="0F57F895" w14:textId="1FFC4EB2" w:rsidR="00CA7C57" w:rsidRDefault="00CA7C57" w:rsidP="0053048F">
      <w:pPr>
        <w:spacing w:after="160" w:line="259" w:lineRule="auto"/>
        <w:jc w:val="left"/>
        <w:rPr>
          <w:rFonts w:ascii="Sakkal Majalla" w:hAnsi="Sakkal Majalla" w:cs="Sakkal Majalla"/>
          <w:sz w:val="40"/>
          <w:szCs w:val="44"/>
          <w:rtl/>
          <w:lang w:bidi="ar-SY"/>
        </w:rPr>
      </w:pPr>
    </w:p>
    <w:p w14:paraId="3278734E" w14:textId="2D63CEDE" w:rsidR="00CA7C57" w:rsidRDefault="00C87F1E" w:rsidP="0053048F">
      <w:pPr>
        <w:spacing w:after="160" w:line="259" w:lineRule="auto"/>
        <w:jc w:val="left"/>
        <w:rPr>
          <w:rFonts w:ascii="Sakkal Majalla" w:hAnsi="Sakkal Majalla" w:cs="Sakkal Majalla"/>
          <w:sz w:val="40"/>
          <w:szCs w:val="44"/>
          <w:rtl/>
          <w:lang w:bidi="ar-SY"/>
        </w:rPr>
      </w:pPr>
      <w:r>
        <w:rPr>
          <w:noProof/>
        </w:rPr>
        <w:drawing>
          <wp:anchor distT="0" distB="0" distL="114300" distR="114300" simplePos="0" relativeHeight="252265472" behindDoc="0" locked="0" layoutInCell="1" allowOverlap="1" wp14:anchorId="53245D3D" wp14:editId="33653D31">
            <wp:simplePos x="0" y="0"/>
            <wp:positionH relativeFrom="margin">
              <wp:posOffset>2226310</wp:posOffset>
            </wp:positionH>
            <wp:positionV relativeFrom="paragraph">
              <wp:posOffset>149860</wp:posOffset>
            </wp:positionV>
            <wp:extent cx="2571750" cy="3040011"/>
            <wp:effectExtent l="0" t="0" r="0" b="0"/>
            <wp:wrapNone/>
            <wp:docPr id="1817259837" name="Picture 9">
              <a:extLst xmlns:a="http://schemas.openxmlformats.org/drawingml/2006/main">
                <a:ext uri="{FF2B5EF4-FFF2-40B4-BE49-F238E27FC236}">
                  <a16:creationId xmlns:a16="http://schemas.microsoft.com/office/drawing/2014/main" id="{283C5D80-8035-1333-211B-539B66A42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3C5D80-8035-1333-211B-539B66A421DE}"/>
                        </a:ext>
                      </a:extLst>
                    </pic:cNvPr>
                    <pic:cNvPicPr>
                      <a:picLocks noChangeAspect="1"/>
                    </pic:cNvPicPr>
                  </pic:nvPicPr>
                  <pic:blipFill>
                    <a:blip r:embed="rId41">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571750" cy="3040011"/>
                    </a:xfrm>
                    <a:prstGeom prst="rect">
                      <a:avLst/>
                    </a:prstGeom>
                  </pic:spPr>
                </pic:pic>
              </a:graphicData>
            </a:graphic>
            <wp14:sizeRelH relativeFrom="margin">
              <wp14:pctWidth>0</wp14:pctWidth>
            </wp14:sizeRelH>
            <wp14:sizeRelV relativeFrom="margin">
              <wp14:pctHeight>0</wp14:pctHeight>
            </wp14:sizeRelV>
          </wp:anchor>
        </w:drawing>
      </w:r>
    </w:p>
    <w:p w14:paraId="71F2FD04" w14:textId="77777777" w:rsidR="00CA7C57" w:rsidRDefault="00CA7C57" w:rsidP="0053048F">
      <w:pPr>
        <w:spacing w:after="160" w:line="259" w:lineRule="auto"/>
        <w:jc w:val="left"/>
        <w:rPr>
          <w:rFonts w:ascii="Sakkal Majalla" w:hAnsi="Sakkal Majalla" w:cs="Sakkal Majalla"/>
          <w:sz w:val="40"/>
          <w:szCs w:val="44"/>
          <w:rtl/>
          <w:lang w:bidi="ar-SY"/>
        </w:rPr>
      </w:pPr>
    </w:p>
    <w:p w14:paraId="134CF98F" w14:textId="5D6CBC18" w:rsidR="00CA7C57" w:rsidRDefault="00CA7C57" w:rsidP="0053048F">
      <w:pPr>
        <w:spacing w:after="160" w:line="259" w:lineRule="auto"/>
        <w:jc w:val="left"/>
        <w:rPr>
          <w:rFonts w:ascii="Sakkal Majalla" w:hAnsi="Sakkal Majalla" w:cs="Sakkal Majalla"/>
          <w:sz w:val="40"/>
          <w:szCs w:val="44"/>
          <w:rtl/>
          <w:lang w:bidi="ar-SY"/>
        </w:rPr>
      </w:pPr>
    </w:p>
    <w:p w14:paraId="362F6B53" w14:textId="211D1035" w:rsidR="009B4C19" w:rsidRPr="003E089A" w:rsidRDefault="009B4C19" w:rsidP="0053048F">
      <w:pPr>
        <w:spacing w:after="160" w:line="259" w:lineRule="auto"/>
        <w:jc w:val="left"/>
        <w:rPr>
          <w:rFonts w:ascii="Sakkal Majalla" w:hAnsi="Sakkal Majalla" w:cs="Sakkal Majalla"/>
          <w:sz w:val="40"/>
          <w:szCs w:val="44"/>
          <w:rtl/>
          <w:lang w:bidi="ar-SY"/>
        </w:rPr>
      </w:pPr>
    </w:p>
    <w:p w14:paraId="17837DAA" w14:textId="1AFEC091" w:rsidR="009B4C19" w:rsidRPr="003E089A" w:rsidRDefault="009B4C19" w:rsidP="0053048F">
      <w:pPr>
        <w:spacing w:after="160" w:line="259" w:lineRule="auto"/>
        <w:jc w:val="left"/>
        <w:rPr>
          <w:rFonts w:ascii="Sakkal Majalla" w:hAnsi="Sakkal Majalla" w:cs="Sakkal Majalla"/>
          <w:sz w:val="40"/>
          <w:szCs w:val="44"/>
          <w:rtl/>
          <w:lang w:bidi="ar-SY"/>
        </w:rPr>
      </w:pPr>
    </w:p>
    <w:p w14:paraId="6DE93BD2" w14:textId="609FB113" w:rsidR="009B4C19" w:rsidRPr="003E089A" w:rsidRDefault="009B4C19" w:rsidP="0053048F">
      <w:pPr>
        <w:spacing w:after="160" w:line="259" w:lineRule="auto"/>
        <w:jc w:val="left"/>
        <w:rPr>
          <w:rFonts w:ascii="Sakkal Majalla" w:hAnsi="Sakkal Majalla" w:cs="Sakkal Majalla"/>
          <w:sz w:val="40"/>
          <w:szCs w:val="44"/>
          <w:rtl/>
          <w:lang w:bidi="ar-SY"/>
        </w:rPr>
      </w:pPr>
    </w:p>
    <w:p w14:paraId="52DC20BE" w14:textId="28222314" w:rsidR="000A5951" w:rsidRPr="00C943FA" w:rsidRDefault="009B4C19" w:rsidP="00C87F1E">
      <w:pPr>
        <w:spacing w:after="160" w:line="259" w:lineRule="auto"/>
        <w:jc w:val="left"/>
        <w:rPr>
          <w:rFonts w:ascii="Sakkal Majalla" w:hAnsi="Sakkal Majalla" w:cs="Sakkal Majalla"/>
          <w:sz w:val="40"/>
          <w:szCs w:val="44"/>
          <w:rtl/>
          <w:lang w:bidi="ar-SY"/>
        </w:rPr>
      </w:pPr>
      <w:r w:rsidRPr="003E089A">
        <w:rPr>
          <w:rFonts w:ascii="Sakkal Majalla" w:hAnsi="Sakkal Majalla" w:cs="Sakkal Majalla"/>
          <w:sz w:val="40"/>
          <w:szCs w:val="44"/>
          <w:rtl/>
          <w:lang w:bidi="ar-SY"/>
        </w:rPr>
        <w:t xml:space="preserve">   </w:t>
      </w:r>
      <w:r w:rsidR="00AE4BA3" w:rsidRPr="003E089A">
        <w:rPr>
          <w:rFonts w:ascii="Sakkal Majalla" w:hAnsi="Sakkal Majalla" w:cs="Sakkal Majalla"/>
          <w:sz w:val="40"/>
          <w:szCs w:val="44"/>
          <w:rtl/>
          <w:lang w:bidi="ar-SY"/>
        </w:rPr>
        <w:t xml:space="preserve">   </w:t>
      </w:r>
      <w:r w:rsidR="003E7AA0" w:rsidRPr="003E089A">
        <w:rPr>
          <w:rFonts w:ascii="Sakkal Majalla" w:hAnsi="Sakkal Majalla" w:cs="Sakkal Majalla"/>
          <w:sz w:val="40"/>
          <w:szCs w:val="44"/>
          <w:rtl/>
          <w:lang w:bidi="ar-SY"/>
        </w:rPr>
        <w:t xml:space="preserve"> </w:t>
      </w:r>
    </w:p>
    <w:sectPr w:rsidR="000A5951" w:rsidRPr="00C943FA" w:rsidSect="005E1791">
      <w:headerReference w:type="default" r:id="rId43"/>
      <w:footerReference w:type="default" r:id="rId44"/>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5A69FE" w14:textId="77777777" w:rsidR="0025291F" w:rsidRDefault="0025291F" w:rsidP="00F53D08">
      <w:pPr>
        <w:spacing w:line="240" w:lineRule="auto"/>
      </w:pPr>
      <w:r>
        <w:separator/>
      </w:r>
    </w:p>
  </w:endnote>
  <w:endnote w:type="continuationSeparator" w:id="0">
    <w:p w14:paraId="173C3460" w14:textId="77777777" w:rsidR="0025291F" w:rsidRDefault="0025291F"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dobe Ming Std L">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GE Dinar One">
    <w:panose1 w:val="00000000000000000000"/>
    <w:charset w:val="B2"/>
    <w:family w:val="roman"/>
    <w:notTrueType/>
    <w:pitch w:val="variable"/>
    <w:sig w:usb0="80002003" w:usb1="80000100" w:usb2="0000002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83410" w14:textId="77777777" w:rsidR="00AF57BE" w:rsidRDefault="00AF57BE">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1776778298"/>
      <w:docPartObj>
        <w:docPartGallery w:val="Page Numbers (Bottom of Page)"/>
        <w:docPartUnique/>
      </w:docPartObj>
    </w:sdtPr>
    <w:sdtEndPr>
      <w:rPr>
        <w:noProof/>
      </w:rPr>
    </w:sdtEndPr>
    <w:sdtContent>
      <w:p w14:paraId="36688445" w14:textId="77777777" w:rsidR="00DC2CFD" w:rsidRPr="00DC2CFD" w:rsidRDefault="00D90411">
        <w:pPr>
          <w:pStyle w:val="a4"/>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53ADB156" wp14:editId="497922E2">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28E108A"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396F3B">
          <w:rPr>
            <w:noProof/>
            <w:color w:val="FFFFFF" w:themeColor="background1"/>
            <w:rtl/>
          </w:rPr>
          <w:t>1</w:t>
        </w:r>
        <w:r w:rsidR="00DC2CFD" w:rsidRPr="00DC2CFD">
          <w:rPr>
            <w:noProof/>
            <w:color w:val="FFFFFF" w:themeColor="background1"/>
          </w:rPr>
          <w:fldChar w:fldCharType="end"/>
        </w:r>
      </w:p>
    </w:sdtContent>
  </w:sdt>
  <w:p w14:paraId="62A70DC0" w14:textId="77777777" w:rsidR="00DC2CFD" w:rsidRPr="00DC2CFD" w:rsidRDefault="00DC2CFD">
    <w:pPr>
      <w:pStyle w:val="a4"/>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44D5F" w14:textId="77777777" w:rsidR="00AF57BE" w:rsidRDefault="00AF57BE">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855418249"/>
      <w:docPartObj>
        <w:docPartGallery w:val="Page Numbers (Bottom of Page)"/>
        <w:docPartUnique/>
      </w:docPartObj>
    </w:sdtPr>
    <w:sdtEndPr>
      <w:rPr>
        <w:noProof/>
      </w:rPr>
    </w:sdtEndPr>
    <w:sdtContent>
      <w:p w14:paraId="189E332D" w14:textId="77777777" w:rsidR="0046609B" w:rsidRPr="00DC2CFD" w:rsidRDefault="0046609B">
        <w:pPr>
          <w:pStyle w:val="a4"/>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00396F3B">
          <w:rPr>
            <w:noProof/>
            <w:color w:val="FFFFFF" w:themeColor="background1"/>
            <w:rtl/>
          </w:rPr>
          <w:t>1</w:t>
        </w:r>
        <w:r w:rsidRPr="00DC2CFD">
          <w:rPr>
            <w:noProof/>
            <w:color w:val="FFFFFF" w:themeColor="background1"/>
          </w:rPr>
          <w:fldChar w:fldCharType="end"/>
        </w:r>
      </w:p>
    </w:sdtContent>
  </w:sdt>
  <w:p w14:paraId="081E1334" w14:textId="77777777" w:rsidR="0046609B" w:rsidRPr="00DC2CFD" w:rsidRDefault="0046609B">
    <w:pPr>
      <w:pStyle w:val="a4"/>
      <w:rPr>
        <w:color w:val="FFFFFF" w:themeColor="background1"/>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179D9" w14:textId="60BEF374" w:rsidR="0046609B" w:rsidRPr="00DC2CFD" w:rsidRDefault="00AF57BE">
    <w:pPr>
      <w:pStyle w:val="a4"/>
      <w:jc w:val="center"/>
      <w:rPr>
        <w:color w:val="FFFFFF" w:themeColor="background1"/>
      </w:rPr>
    </w:pPr>
    <w:r>
      <w:rPr>
        <w:noProof/>
        <w:sz w:val="24"/>
        <w:szCs w:val="24"/>
      </w:rPr>
      <mc:AlternateContent>
        <mc:Choice Requires="wps">
          <w:drawing>
            <wp:anchor distT="0" distB="0" distL="114300" distR="114300" simplePos="0" relativeHeight="251688960" behindDoc="0" locked="0" layoutInCell="1" allowOverlap="1" wp14:anchorId="7F558E27" wp14:editId="1D7C42B9">
              <wp:simplePos x="0" y="0"/>
              <wp:positionH relativeFrom="column">
                <wp:posOffset>-367030</wp:posOffset>
              </wp:positionH>
              <wp:positionV relativeFrom="paragraph">
                <wp:posOffset>90805</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243547" w14:textId="77777777" w:rsidR="00AF57BE" w:rsidRPr="00AF57BE" w:rsidRDefault="00AF57BE" w:rsidP="00AF57BE">
                          <w:pPr>
                            <w:spacing w:line="240" w:lineRule="auto"/>
                            <w:jc w:val="center"/>
                            <w:rPr>
                              <w:rFonts w:ascii="Sakkal Majalla" w:hAnsi="Sakkal Majalla" w:cs="Sakkal Majalla"/>
                              <w:b/>
                              <w:bCs/>
                              <w:color w:val="A8D08D" w:themeColor="accent6" w:themeTint="99"/>
                              <w:sz w:val="20"/>
                              <w:szCs w:val="22"/>
                              <w:lang w:bidi="ar-JO"/>
                            </w:rPr>
                          </w:pPr>
                          <w:r w:rsidRPr="00AF57BE">
                            <w:rPr>
                              <w:rFonts w:ascii="Sakkal Majalla" w:hAnsi="Sakkal Majalla" w:cs="Sakkal Majalla"/>
                              <w:b/>
                              <w:bCs/>
                              <w:color w:val="A8D08D" w:themeColor="accent6" w:themeTint="99"/>
                              <w:sz w:val="20"/>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F558E27" id="_x0000_t202" coordsize="21600,21600" o:spt="202" path="m,l,21600r21600,l21600,xe">
              <v:stroke joinstyle="miter"/>
              <v:path gradientshapeok="t" o:connecttype="rect"/>
            </v:shapetype>
            <v:shape id="مربع نص 3" o:spid="_x0000_s1206" type="#_x0000_t202" style="position:absolute;left:0;text-align:left;margin-left:-28.9pt;margin-top:7.15pt;width:104.25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eKzaAIAAD0FAAAOAAAAZHJzL2Uyb0RvYy54bWysVEtv2zAMvg/YfxB0X+w8+grqFFmLDAOK&#10;tlg69KzIUmNMFjWJiZ39+lGy80C3S4ddbEr8+PpI6vqmrQ3bKh8qsAUfDnLOlJVQVva14N+fF58u&#10;OQsobCkMWFXwnQr8Zvbxw3XjpmoEazCl8oyc2DBtXMHXiG6aZUGuVS3CAJyypNTga4F09K9Z6UVD&#10;3muTjfL8PGvAl86DVCHQ7V2n5LPkX2sl8VHroJCZglNumL4+fVfxm82uxfTVC7euZJ+G+IcsalFZ&#10;CnpwdSdQsI2v/nBVV9JDAI0DCXUGWldSpRqommH+pprlWjiVaiFygjvQFP6fW/mwXbonz7D9DC01&#10;MBLSuDANdBnrabWv458yZaQnCncH2lSLTEaj8Wh8dXHGmSTdOJ9c5onX7GjtfMAvCmoWhYJ7akti&#10;S2zvA1JEgu4hMZiFRWVMao2xrCn4+fgsTwYHDVkYG7EqNbl3c8w8SbgzKmKM/aY0q8pUQLxI46Vu&#10;jWdbQYMhpFQWU+3JL6EjSlMS7zHs8ces3mPc1bGPDBYPxnVlwafq36Rd/tinrDs8EXlSdxSxXbV9&#10;R1dQ7qjRHrodCE4uKurGvQj4JDwNPfWWFhkf6aMNEOvQS5ytwf/6233E0yySlrOGlqjg4edGeMWZ&#10;+WppSq+Gk0ncunSYnF2M6OBPNatTjd3Ut0DtGNKT4WQSIx7NXtQe6hfa93mMSiphJcUuOO7FW+xW&#10;m94LqebzBKI9cwLv7dLJ6Dp2J87ac/sivOsHEmmUH2C/bmL6Zi47bLS0MN8g6CoNbSS4Y7UnnnY0&#10;zXL/nsRH4PScUMdXb/YbAAD//wMAUEsDBBQABgAIAAAAIQCW68+U4AAAAAkBAAAPAAAAZHJzL2Rv&#10;d25yZXYueG1sTI9BT8JAFITvJv6HzTPxBluLBVK6JaQJMTF6ALl4e+0+2obu29pdoPrrXU56nMxk&#10;5ptsPZpOXGhwrWUFT9MIBHFldcu1gsPHdrIE4Tyyxs4yKfgmB+v8/i7DVNsr7+iy97UIJexSVNB4&#10;36dSuqohg25qe+LgHe1g0Ac51FIPeA3lppNxFM2lwZbDQoM9FQ1Vp/3ZKHgttu+4K2Oz/OmKl7fj&#10;pv86fCZKPT6MmxUIT6P/C8MNP6BDHphKe2btRKdgkiwCug/G8wzELZBECxClgnk8A5ln8v+D/BcA&#10;AP//AwBQSwECLQAUAAYACAAAACEAtoM4kv4AAADhAQAAEwAAAAAAAAAAAAAAAAAAAAAAW0NvbnRl&#10;bnRfVHlwZXNdLnhtbFBLAQItABQABgAIAAAAIQA4/SH/1gAAAJQBAAALAAAAAAAAAAAAAAAAAC8B&#10;AABfcmVscy8ucmVsc1BLAQItABQABgAIAAAAIQDh1eKzaAIAAD0FAAAOAAAAAAAAAAAAAAAAAC4C&#10;AABkcnMvZTJvRG9jLnhtbFBLAQItABQABgAIAAAAIQCW68+U4AAAAAkBAAAPAAAAAAAAAAAAAAAA&#10;AMIEAABkcnMvZG93bnJldi54bWxQSwUGAAAAAAQABADzAAAAzwUAAAAA&#10;" filled="f" stroked="f" strokeweight=".5pt">
              <v:textbox>
                <w:txbxContent>
                  <w:p w14:paraId="0F243547" w14:textId="77777777" w:rsidR="00AF57BE" w:rsidRPr="00AF57BE" w:rsidRDefault="00AF57BE" w:rsidP="00AF57BE">
                    <w:pPr>
                      <w:spacing w:line="240" w:lineRule="auto"/>
                      <w:jc w:val="center"/>
                      <w:rPr>
                        <w:rFonts w:ascii="Sakkal Majalla" w:hAnsi="Sakkal Majalla" w:cs="Sakkal Majalla"/>
                        <w:b/>
                        <w:bCs/>
                        <w:color w:val="A8D08D" w:themeColor="accent6" w:themeTint="99"/>
                        <w:sz w:val="20"/>
                        <w:szCs w:val="22"/>
                        <w:lang w:bidi="ar-JO"/>
                      </w:rPr>
                    </w:pPr>
                    <w:r w:rsidRPr="00AF57BE">
                      <w:rPr>
                        <w:rFonts w:ascii="Sakkal Majalla" w:hAnsi="Sakkal Majalla" w:cs="Sakkal Majalla"/>
                        <w:b/>
                        <w:bCs/>
                        <w:color w:val="A8D08D" w:themeColor="accent6" w:themeTint="99"/>
                        <w:sz w:val="20"/>
                        <w:szCs w:val="22"/>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535C4061" wp14:editId="3DF360F1">
              <wp:simplePos x="0" y="0"/>
              <wp:positionH relativeFrom="column">
                <wp:posOffset>-332740</wp:posOffset>
              </wp:positionH>
              <wp:positionV relativeFrom="page">
                <wp:posOffset>10247630</wp:posOffset>
              </wp:positionV>
              <wp:extent cx="1377950" cy="282575"/>
              <wp:effectExtent l="0" t="0" r="0" b="3175"/>
              <wp:wrapNone/>
              <wp:docPr id="2144895560" name="مستطيل 2144895560"/>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166B39F" w14:textId="77777777" w:rsidR="00AF57BE" w:rsidRPr="007C020A" w:rsidRDefault="00AF57BE" w:rsidP="00AF57BE">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5C4061" id="مستطيل 2144895560" o:spid="_x0000_s1207" style="position:absolute;left:0;text-align:left;margin-left:-26.2pt;margin-top:806.9pt;width:108.5pt;height:22.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DTyT884AAAAA0BAAAPAAAAZHJzL2Rvd25yZXYueG1s&#10;TI9LT8MwEITvSPwHa5G4tU5fURTiVICEEOoBUeDu2NskIl5HtvPov8c5wW1H82l2pjjOpmMjOt9a&#10;ErBZJ8CQlNUt1QK+Pl9WGTAfJGnZWUIBV/RwLG9vCplrO9EHjudQsxhCPpcCmhD6nHOvGjTSr22P&#10;FL2LdUaGKF3NtZNTDDcd3yZJyo1sKX5oZI/PDaqf82AEfNvL02RURW/j9b0dXk9OqewkxP3d/PgA&#10;LOAc/mBY6sfqUMZOlR1Ie9YJWB22+4hGI93s4ogFSfcpsGo5DtkOeFnw/yvKXwAAAP//AwBQSwEC&#10;LQAUAAYACAAAACEAtoM4kv4AAADhAQAAEwAAAAAAAAAAAAAAAAAAAAAAW0NvbnRlbnRfVHlwZXNd&#10;LnhtbFBLAQItABQABgAIAAAAIQA4/SH/1gAAAJQBAAALAAAAAAAAAAAAAAAAAC8BAABfcmVscy8u&#10;cmVsc1BLAQItABQABgAIAAAAIQAW6M8AXwIAABkFAAAOAAAAAAAAAAAAAAAAAC4CAABkcnMvZTJv&#10;RG9jLnhtbFBLAQItABQABgAIAAAAIQDTyT884AAAAA0BAAAPAAAAAAAAAAAAAAAAALkEAABkcnMv&#10;ZG93bnJldi54bWxQSwUGAAAAAAQABADzAAAAxgUAAAAA&#10;" filled="f" stroked="f" strokeweight="1pt">
              <v:textbox>
                <w:txbxContent>
                  <w:p w14:paraId="1166B39F" w14:textId="77777777" w:rsidR="00AF57BE" w:rsidRPr="007C020A" w:rsidRDefault="00AF57BE" w:rsidP="00AF57BE">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sdt>
      <w:sdtPr>
        <w:rPr>
          <w:color w:val="FFFFFF" w:themeColor="background1"/>
          <w:rtl/>
        </w:rPr>
        <w:id w:val="-676959981"/>
        <w:docPartObj>
          <w:docPartGallery w:val="Page Numbers (Bottom of Page)"/>
          <w:docPartUnique/>
        </w:docPartObj>
      </w:sdtPr>
      <w:sdtEndPr>
        <w:rPr>
          <w:noProof/>
        </w:rPr>
      </w:sdtEndPr>
      <w:sdtContent>
        <w:r w:rsidR="0046609B" w:rsidRPr="00E42DAD">
          <w:rPr>
            <w:noProof/>
            <w:sz w:val="40"/>
            <w:szCs w:val="40"/>
          </w:rPr>
          <mc:AlternateContent>
            <mc:Choice Requires="wpg">
              <w:drawing>
                <wp:anchor distT="0" distB="0" distL="114300" distR="114300" simplePos="0" relativeHeight="251684864" behindDoc="1" locked="0" layoutInCell="1" allowOverlap="1" wp14:anchorId="7C2C6B66" wp14:editId="1D47E987">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7DDBBD6"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q+rjQQAALcTAAAOAAAAZHJzL2Uyb0RvYy54bWzsWM1u4zYQvhfoOxA6FshasiXZMuIsgmwT&#10;FAi2QZNit0eGoiwBEqmSdOz02r5ODwX6MNm36XAoyrKzRZxd9FTn4JDi/H4aznzQ6dtNU5MHrnQl&#10;xSKI3oQB4YLJvBLLRfDz3eXJLCDaUJHTWgq+CB65Dt6effvN6bqd87EsZZ1zRcCI0PN1uwhKY9r5&#10;aKRZyRuq38iWCzgspGqoga1ajnJF12C9qUfjMExHa6nyVknGtYan79xhcIb2i4Iz82NRaG5IvQgg&#10;NoO/Cn/v7e/o7JTOl4q2ZcW6MOgXRNHQSoDT3tQ7aihZqeqZqaZiSmpZmDdMNiNZFBXjmANkE4V7&#10;2VwpuWoxl+V8vWx7mADaPZy+2Cx7/3Cl2tv2RgES63YJWODO5rIpVGP/Q5Rkg5A99pDxjSEMHk7T&#10;KIynSUAYnMVRmkxmYwcqKwF5q3cyCchWkZXf/4tqPI2nVnXkPY924lm3UCF6C4L+OhBuS9pyxFbP&#10;AYQbRap8EWSTyWQ6maWQkKAN1OvT359+//QHefrz6S8yTbMsTG2INhZQ6mHTcw0IesyIklBnSRza&#10;P6yKDsGTKJum0yxFPPwaK9DDGUdxmiRjB2eUjbMk24GEztlKmysu8cXQh2ttUH+ZwwrrL+8CZ1II&#10;XRn+Eaq+aGoo6u9GJCRrMk2SKB77yt8X/2VXvCRZDPKJe6XLfemP0cB4Z/hlF0OlkLzkAsDo4z/Y&#10;xVDJZfCiH6jS3s8BOA3FD/QQv87DrvgQJrgh/Qunpa8BthFdEcCKUNuAXfW1Utt7OKwIuI9+C2/c&#10;XTrQshX0gjK8vKFy9CpleC1DZewUkMxhnl0b6cOevMozgDn0HA+VXQQddgpGhh0WNQ4LExAYFiog&#10;MCzurQ6dt9RYyP2SrKEJdleKlNBB3H2xx4184HcSBc1eAwWX29NaDKV6YxCvfzVewv9v0d5QcntN&#10;wbQX8/+dONxsMHmw4L5vVkvNXaVYCLBP91hYCAeNScu6yi+rurbJa7W8v6gVeaAAa5TO4pnvaTti&#10;NVbfzqODNDFfiMb2ZNeFcWUea2691+InXkBvhwswxl6M1IL3AVHGuDCROyppzl2cCfZul26vgTmj&#10;QWu5gPx6250BS1ue23ZmOnmrypGZ9MrumvZuXAQ+MKfca6BnKUyv3FRCqs9lVkNWnWcn70Fy0FiU&#10;7mX+CJMP5xWUh27ZZaW0uaba3FAFMwMeArmDaVZK9VtA1kCUFoH+dUUVD0j9g4AhnEVxDGIGN3Ey&#10;hdFC1PDkfngiVs2FtHWA3nBp5U3tnxZKNh+A051br3BEBQPf0K4M3EK3uTCwhyNghYyfn+Ma2BQU&#10;47W4bZk1blFqIZO7zQeqWmKXi8DAlH0v/eCncz8+oYK2slZTyPOVkUVlZyvWlcOp2wAJcQzgP2cj&#10;URpFsyQcp9nX05EonD3nI66lTqIsyyIsFijNz7GzLI1nE2Q+gJWnhcML76EcDKbnZMG+siMTSY5M&#10;xM9wy02HU9mPnMP4wJGJHJnIkYkgHzgykf8vE8GvJPB1CMlp9yXLfn4a7pG5bL+3nf0DAAD//wMA&#10;UEsDBBQABgAIAAAAIQC4LiZA3wAAAAoBAAAPAAAAZHJzL2Rvd25yZXYueG1sTI9BS8NAEIXvgv9h&#10;GcFbu4karTGbUop6KoKtIN6myTQJzc6G7DZJ/73Tk96+4T3evJctJ9uqgXrfODYQzyNQxIUrG64M&#10;fO3eZgtQPiCX2DomA2fysMyvrzJMSzfyJw3bUCkJYZ+igTqELtXaFzVZ9HPXEYt2cL3FIGdf6bLH&#10;UcJtq++i6FFbbFg+1NjRuqbiuD1ZA+8jjqv7+HXYHA/r888u+fjexGTM7c20egEVaAp/ZrjUl+qQ&#10;S6e9O3HpVWtAhgQDs+ThKQF10ePnhdBeKBLQeab/T8h/AQAA//8DAFBLAQItABQABgAIAAAAIQC2&#10;gziS/gAAAOEBAAATAAAAAAAAAAAAAAAAAAAAAABbQ29udGVudF9UeXBlc10ueG1sUEsBAi0AFAAG&#10;AAgAAAAhADj9If/WAAAAlAEAAAsAAAAAAAAAAAAAAAAALwEAAF9yZWxzLy5yZWxzUEsBAi0AFAAG&#10;AAgAAAAhALwyr6uNBAAAtxMAAA4AAAAAAAAAAAAAAAAALgIAAGRycy9lMm9Eb2MueG1sUEsBAi0A&#10;FAAGAAgAAAAhALguJkDfAAAACgEAAA8AAAAAAAAAAAAAAAAA5wYAAGRycy9kb3ducmV2LnhtbFBL&#10;BQYAAAAABAAEAPMAAADz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sidR="009A5032">
          <w:rPr>
            <w:noProof/>
            <w:color w:val="FFFFFF" w:themeColor="background1"/>
            <w:rtl/>
          </w:rPr>
          <w:t>3</w:t>
        </w:r>
        <w:r w:rsidR="0046609B" w:rsidRPr="00DC2CFD">
          <w:rPr>
            <w:noProof/>
            <w:color w:val="FFFFFF" w:themeColor="background1"/>
          </w:rPr>
          <w:fldChar w:fldCharType="end"/>
        </w:r>
      </w:sdtContent>
    </w:sdt>
  </w:p>
  <w:p w14:paraId="22DC437D" w14:textId="10299D0E" w:rsidR="0046609B" w:rsidRPr="00DC2CFD" w:rsidRDefault="00AF57BE">
    <w:pPr>
      <w:pStyle w:val="a4"/>
      <w:rPr>
        <w:color w:val="FFFFFF" w:themeColor="background1"/>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86912" behindDoc="0" locked="0" layoutInCell="1" allowOverlap="1" wp14:anchorId="06E6C6B6" wp14:editId="3B3A73CF">
              <wp:simplePos x="0" y="0"/>
              <wp:positionH relativeFrom="column">
                <wp:posOffset>3852545</wp:posOffset>
              </wp:positionH>
              <wp:positionV relativeFrom="paragraph">
                <wp:posOffset>299720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A40569" w14:textId="77777777" w:rsidR="00AF57BE" w:rsidRPr="00DC31A5" w:rsidRDefault="00AF57BE" w:rsidP="00AF57BE">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25708B8D" w14:textId="77777777" w:rsidR="00AF57BE" w:rsidRPr="00DC31A5" w:rsidRDefault="00AF57BE" w:rsidP="00AF57BE">
                          <w:pPr>
                            <w:spacing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69A6642E" w14:textId="77777777" w:rsidR="00AF57BE" w:rsidRPr="00DC31A5" w:rsidRDefault="00AF57BE" w:rsidP="00AF57BE">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2F5E2F40" w14:textId="77777777" w:rsidR="00AF57BE" w:rsidRPr="00DC31A5" w:rsidRDefault="00AF57BE" w:rsidP="00AF57BE">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4B476B5D" w14:textId="77777777" w:rsidR="00AF57BE" w:rsidRDefault="00AF57BE" w:rsidP="00AF57BE">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DEEA2B5" w14:textId="77777777" w:rsidR="00AF57BE" w:rsidRPr="00DC31A5" w:rsidRDefault="00AF57BE" w:rsidP="00AF57BE">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E6C6B6" id="مستطيل 38" o:spid="_x0000_s1208" style="position:absolute;left:0;text-align:left;margin-left:303.35pt;margin-top:23.6pt;width:186.95pt;height:110.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0Qs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2khiyjZAPV/g4ZwjAN3snrhi7oRvhwJ5DanwaFRjp8o0Ub6EoO446zGvDXW/JoT11J&#10;Ws46GqeS+59bgYoz89VSv34u5vM4f+kwX5zN6IDPNZvnGrttL4EurqDHw8m0jfbBHKQaoX2kyV/H&#10;qKQSVlLsksuAh8NlGMac3g6p1utkRjPnRLix905G8MhzbMCH/lGgG7s0UIPfwmH0xPJFsw620dPC&#10;ehtAN6mTj7yON0DzmlppfFvig/D8nKyOL+DqNwAAAP//AwBQSwMEFAAGAAgAAAAhAI4AWhjeAAAA&#10;CgEAAA8AAABkcnMvZG93bnJldi54bWxMj01LxDAURfeC/yE8wZ2TTJFMrX0dVBCRWYij7tMk0xab&#10;l9KkH/PvjStdPu7h3vPK/ep6NtsxdJ4QthsBzJL2pqMG4fPj+SYHFqIio3pPFuFsA+yry4tSFcYv&#10;9G7nY2xYKqFQKIQ2xqHgPOjWOhU2frCUspMfnYrpHBtuRrWkctfzTAjJneooLbRqsE+t1d/HySF8&#10;+dPj4nRNr/P5rZteDqPW+QHx+mp9uAcW7Rr/YPjVT+pQJafaT2QC6xGkkLuEItzuMmAJuMuFBFYj&#10;ZDLfAq9K/v+F6gcAAP//AwBQSwECLQAUAAYACAAAACEAtoM4kv4AAADhAQAAEwAAAAAAAAAAAAAA&#10;AAAAAAAAW0NvbnRlbnRfVHlwZXNdLnhtbFBLAQItABQABgAIAAAAIQA4/SH/1gAAAJQBAAALAAAA&#10;AAAAAAAAAAAAAC8BAABfcmVscy8ucmVsc1BLAQItABQABgAIAAAAIQAGJ0QsdgIAAEkFAAAOAAAA&#10;AAAAAAAAAAAAAC4CAABkcnMvZTJvRG9jLnhtbFBLAQItABQABgAIAAAAIQCOAFoY3gAAAAoBAAAP&#10;AAAAAAAAAAAAAAAAANAEAABkcnMvZG93bnJldi54bWxQSwUGAAAAAAQABADzAAAA2wUAAAAA&#10;" filled="f" stroked="f" strokeweight="1pt">
              <v:textbox>
                <w:txbxContent>
                  <w:p w14:paraId="6EA40569" w14:textId="77777777" w:rsidR="00AF57BE" w:rsidRPr="00DC31A5" w:rsidRDefault="00AF57BE" w:rsidP="00AF57BE">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25708B8D" w14:textId="77777777" w:rsidR="00AF57BE" w:rsidRPr="00DC31A5" w:rsidRDefault="00AF57BE" w:rsidP="00AF57BE">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69A6642E" w14:textId="77777777" w:rsidR="00AF57BE" w:rsidRPr="00DC31A5" w:rsidRDefault="00AF57BE" w:rsidP="00AF57BE">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2F5E2F40" w14:textId="77777777" w:rsidR="00AF57BE" w:rsidRPr="00DC31A5" w:rsidRDefault="00AF57BE" w:rsidP="00AF57BE">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4B476B5D" w14:textId="77777777" w:rsidR="00AF57BE" w:rsidRDefault="00AF57BE" w:rsidP="00AF57BE">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DEEA2B5" w14:textId="77777777" w:rsidR="00AF57BE" w:rsidRPr="00DC31A5" w:rsidRDefault="00AF57BE" w:rsidP="00AF57BE">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37494F" w14:textId="77777777" w:rsidR="0025291F" w:rsidRDefault="0025291F" w:rsidP="00F53D08">
      <w:pPr>
        <w:spacing w:line="240" w:lineRule="auto"/>
      </w:pPr>
      <w:r>
        <w:separator/>
      </w:r>
    </w:p>
  </w:footnote>
  <w:footnote w:type="continuationSeparator" w:id="0">
    <w:p w14:paraId="2C55607A" w14:textId="77777777" w:rsidR="0025291F" w:rsidRDefault="0025291F"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9A84C" w14:textId="77777777" w:rsidR="00AF57BE" w:rsidRDefault="00AF57BE">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FF19D" w14:textId="77777777" w:rsidR="00E4514E" w:rsidRDefault="00E4514E">
    <w:pPr>
      <w:pStyle w:val="a3"/>
    </w:pPr>
    <w:r>
      <w:rPr>
        <w:noProof/>
      </w:rPr>
      <mc:AlternateContent>
        <mc:Choice Requires="wpg">
          <w:drawing>
            <wp:anchor distT="0" distB="0" distL="114300" distR="114300" simplePos="0" relativeHeight="251667456" behindDoc="0" locked="0" layoutInCell="1" allowOverlap="1" wp14:anchorId="6439923C" wp14:editId="0FABFA4A">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w:pict>
            <v:group w14:anchorId="70DE9D19"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3D16DF" w14:textId="77777777" w:rsidR="00AF57BE" w:rsidRDefault="00AF57BE">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9FED1" w14:textId="77777777" w:rsidR="00E4514E" w:rsidRDefault="00D90411">
    <w:pPr>
      <w:pStyle w:val="a3"/>
    </w:pPr>
    <w:r w:rsidRPr="00BC6FB1">
      <w:rPr>
        <w:noProof/>
      </w:rPr>
      <mc:AlternateContent>
        <mc:Choice Requires="wpg">
          <w:drawing>
            <wp:anchor distT="0" distB="0" distL="114300" distR="114300" simplePos="0" relativeHeight="251659264" behindDoc="0" locked="0" layoutInCell="1" allowOverlap="1" wp14:anchorId="473C0E7E" wp14:editId="6604E22B">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981824F" id="Group 8" o:spid="_x0000_s1026" style="position:absolute;margin-left:-105.1pt;margin-top:-35.95pt;width:648.55pt;height:212.6pt;z-index:251659264;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57216" behindDoc="0" locked="0" layoutInCell="1" allowOverlap="1" wp14:anchorId="64658920" wp14:editId="264A73FB">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6F41EB" id="Rectangle 28" o:spid="_x0000_s1026" style="position:absolute;margin-left:-71.25pt;margin-top:-36pt;width:612pt;height:11in;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ED316" w14:textId="77777777" w:rsidR="0046609B" w:rsidRDefault="0046609B">
    <w:pPr>
      <w:pStyle w:val="a3"/>
    </w:pPr>
    <w:r>
      <w:rPr>
        <w:noProof/>
      </w:rPr>
      <mc:AlternateContent>
        <mc:Choice Requires="wps">
          <w:drawing>
            <wp:anchor distT="0" distB="0" distL="114300" distR="114300" simplePos="0" relativeHeight="251676672" behindDoc="0" locked="0" layoutInCell="1" allowOverlap="1" wp14:anchorId="1150387B" wp14:editId="4D93876C">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B0A462"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F4B0E" w14:textId="77777777" w:rsidR="0046609B" w:rsidRDefault="0046609B">
    <w:pPr>
      <w:pStyle w:val="a3"/>
    </w:pPr>
    <w:r w:rsidRPr="00BC6FB1">
      <w:rPr>
        <w:noProof/>
      </w:rPr>
      <mc:AlternateContent>
        <mc:Choice Requires="wpg">
          <w:drawing>
            <wp:anchor distT="0" distB="0" distL="114300" distR="114300" simplePos="0" relativeHeight="251682816" behindDoc="0" locked="0" layoutInCell="1" allowOverlap="1" wp14:anchorId="2FBF11AD" wp14:editId="5015F2B6">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E5E105A"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750D1A4A" wp14:editId="12B6717C">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95FB94"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21434E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409.5pt" o:bullet="t">
        <v:imagedata r:id="rId1" o:title="436303"/>
      </v:shape>
    </w:pict>
  </w:numPicBullet>
  <w:abstractNum w:abstractNumId="0" w15:restartNumberingAfterBreak="0">
    <w:nsid w:val="0000002C"/>
    <w:multiLevelType w:val="hybridMultilevel"/>
    <w:tmpl w:val="87FC51DC"/>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000085"/>
    <w:multiLevelType w:val="hybridMultilevel"/>
    <w:tmpl w:val="70A29390"/>
    <w:lvl w:ilvl="0" w:tplc="42D8C848">
      <w:start w:val="8"/>
      <w:numFmt w:val="bullet"/>
      <w:lvlText w:val=""/>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000008C"/>
    <w:multiLevelType w:val="hybridMultilevel"/>
    <w:tmpl w:val="1DE2C5A4"/>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00000F6"/>
    <w:multiLevelType w:val="hybridMultilevel"/>
    <w:tmpl w:val="2076AF10"/>
    <w:lvl w:ilvl="0" w:tplc="42D8C848">
      <w:start w:val="8"/>
      <w:numFmt w:val="bullet"/>
      <w:lvlText w:val=""/>
      <w:lvlJc w:val="left"/>
      <w:pPr>
        <w:ind w:left="501" w:hanging="360"/>
      </w:pPr>
      <w:rPr>
        <w:rFonts w:ascii="Symbol" w:eastAsia="Adobe Ming Std L" w:hAnsi="Symbol" w:hint="default"/>
        <w:color w:val="auto"/>
        <w:sz w:val="36"/>
        <w:szCs w:val="36"/>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4" w15:restartNumberingAfterBreak="0">
    <w:nsid w:val="000000FE"/>
    <w:multiLevelType w:val="hybridMultilevel"/>
    <w:tmpl w:val="64A8EEF6"/>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0000115"/>
    <w:multiLevelType w:val="hybridMultilevel"/>
    <w:tmpl w:val="D3E0C676"/>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2786AEC"/>
    <w:multiLevelType w:val="hybridMultilevel"/>
    <w:tmpl w:val="42D2D6C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8E1C3E"/>
    <w:multiLevelType w:val="hybridMultilevel"/>
    <w:tmpl w:val="3522DB7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E034A"/>
    <w:multiLevelType w:val="hybridMultilevel"/>
    <w:tmpl w:val="E078EC92"/>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9C2CB0"/>
    <w:multiLevelType w:val="hybridMultilevel"/>
    <w:tmpl w:val="3D58B1F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D34AA0"/>
    <w:multiLevelType w:val="hybridMultilevel"/>
    <w:tmpl w:val="36907DDE"/>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B445F84"/>
    <w:multiLevelType w:val="hybridMultilevel"/>
    <w:tmpl w:val="4C2823F8"/>
    <w:lvl w:ilvl="0" w:tplc="42D8C848">
      <w:start w:val="8"/>
      <w:numFmt w:val="bullet"/>
      <w:lvlText w:val=""/>
      <w:lvlPicBulletId w:val="0"/>
      <w:lvlJc w:val="left"/>
      <w:pPr>
        <w:ind w:left="1440" w:hanging="360"/>
      </w:pPr>
      <w:rPr>
        <w:rFonts w:ascii="Symbol" w:eastAsia="Adobe Ming Std L" w:hAnsi="Symbol" w:hint="default"/>
        <w:color w:val="auto"/>
        <w:sz w:val="36"/>
        <w:szCs w:val="36"/>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75127675"/>
    <w:multiLevelType w:val="hybridMultilevel"/>
    <w:tmpl w:val="8BF2349A"/>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CFD411A"/>
    <w:multiLevelType w:val="hybridMultilevel"/>
    <w:tmpl w:val="680871BA"/>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37793764">
    <w:abstractNumId w:val="13"/>
  </w:num>
  <w:num w:numId="2" w16cid:durableId="2023630445">
    <w:abstractNumId w:val="11"/>
  </w:num>
  <w:num w:numId="3" w16cid:durableId="1750225820">
    <w:abstractNumId w:val="1"/>
  </w:num>
  <w:num w:numId="4" w16cid:durableId="31465445">
    <w:abstractNumId w:val="8"/>
  </w:num>
  <w:num w:numId="5" w16cid:durableId="231696175">
    <w:abstractNumId w:val="2"/>
  </w:num>
  <w:num w:numId="6" w16cid:durableId="1601176668">
    <w:abstractNumId w:val="3"/>
  </w:num>
  <w:num w:numId="7" w16cid:durableId="2045060048">
    <w:abstractNumId w:val="7"/>
  </w:num>
  <w:num w:numId="8" w16cid:durableId="1280181543">
    <w:abstractNumId w:val="9"/>
  </w:num>
  <w:num w:numId="9" w16cid:durableId="699940669">
    <w:abstractNumId w:val="0"/>
  </w:num>
  <w:num w:numId="10" w16cid:durableId="739405864">
    <w:abstractNumId w:val="12"/>
  </w:num>
  <w:num w:numId="11" w16cid:durableId="2110734994">
    <w:abstractNumId w:val="5"/>
  </w:num>
  <w:num w:numId="12" w16cid:durableId="1284576828">
    <w:abstractNumId w:val="10"/>
  </w:num>
  <w:num w:numId="13" w16cid:durableId="605238204">
    <w:abstractNumId w:val="4"/>
  </w:num>
  <w:num w:numId="14" w16cid:durableId="1659992308">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113"/>
    <w:rsid w:val="00006FFE"/>
    <w:rsid w:val="00007B27"/>
    <w:rsid w:val="00013BAD"/>
    <w:rsid w:val="00015BA6"/>
    <w:rsid w:val="000175C5"/>
    <w:rsid w:val="00017C30"/>
    <w:rsid w:val="000247F2"/>
    <w:rsid w:val="00026EBD"/>
    <w:rsid w:val="00031285"/>
    <w:rsid w:val="00031768"/>
    <w:rsid w:val="00040B1C"/>
    <w:rsid w:val="0004209A"/>
    <w:rsid w:val="00052041"/>
    <w:rsid w:val="0005487D"/>
    <w:rsid w:val="000558D7"/>
    <w:rsid w:val="000570F4"/>
    <w:rsid w:val="00057FFB"/>
    <w:rsid w:val="0006418D"/>
    <w:rsid w:val="00065B1C"/>
    <w:rsid w:val="00070361"/>
    <w:rsid w:val="000724CA"/>
    <w:rsid w:val="00075B3B"/>
    <w:rsid w:val="0007723F"/>
    <w:rsid w:val="00077D84"/>
    <w:rsid w:val="00081554"/>
    <w:rsid w:val="00090487"/>
    <w:rsid w:val="000A3289"/>
    <w:rsid w:val="000A5951"/>
    <w:rsid w:val="000B4041"/>
    <w:rsid w:val="000B5C82"/>
    <w:rsid w:val="000C4B58"/>
    <w:rsid w:val="000D037E"/>
    <w:rsid w:val="000E0177"/>
    <w:rsid w:val="000F65A1"/>
    <w:rsid w:val="00100D1A"/>
    <w:rsid w:val="001101A0"/>
    <w:rsid w:val="001118C6"/>
    <w:rsid w:val="00115E8A"/>
    <w:rsid w:val="001239F5"/>
    <w:rsid w:val="00123B9A"/>
    <w:rsid w:val="00130DD2"/>
    <w:rsid w:val="0013146F"/>
    <w:rsid w:val="001336AC"/>
    <w:rsid w:val="00140410"/>
    <w:rsid w:val="00140664"/>
    <w:rsid w:val="001439AA"/>
    <w:rsid w:val="00146067"/>
    <w:rsid w:val="00150A53"/>
    <w:rsid w:val="001575E8"/>
    <w:rsid w:val="001602B3"/>
    <w:rsid w:val="00160CF0"/>
    <w:rsid w:val="001736A8"/>
    <w:rsid w:val="0017532E"/>
    <w:rsid w:val="00194181"/>
    <w:rsid w:val="0019473A"/>
    <w:rsid w:val="00194F45"/>
    <w:rsid w:val="00195C1F"/>
    <w:rsid w:val="001C0F30"/>
    <w:rsid w:val="001C29CC"/>
    <w:rsid w:val="001D1A3B"/>
    <w:rsid w:val="001D350A"/>
    <w:rsid w:val="001D64D8"/>
    <w:rsid w:val="001F0B9B"/>
    <w:rsid w:val="001F6B2B"/>
    <w:rsid w:val="002017DB"/>
    <w:rsid w:val="002021EF"/>
    <w:rsid w:val="00206D6C"/>
    <w:rsid w:val="0021196B"/>
    <w:rsid w:val="0022035D"/>
    <w:rsid w:val="00226469"/>
    <w:rsid w:val="00235BF7"/>
    <w:rsid w:val="00236394"/>
    <w:rsid w:val="0025288D"/>
    <w:rsid w:val="0025291F"/>
    <w:rsid w:val="00255CC5"/>
    <w:rsid w:val="00273AA6"/>
    <w:rsid w:val="00283647"/>
    <w:rsid w:val="0028392F"/>
    <w:rsid w:val="002A1158"/>
    <w:rsid w:val="002A207A"/>
    <w:rsid w:val="002B1466"/>
    <w:rsid w:val="002B294E"/>
    <w:rsid w:val="002C1700"/>
    <w:rsid w:val="002C49A6"/>
    <w:rsid w:val="002C57E3"/>
    <w:rsid w:val="002C650F"/>
    <w:rsid w:val="002D2932"/>
    <w:rsid w:val="002D301E"/>
    <w:rsid w:val="002E0CA8"/>
    <w:rsid w:val="002E6293"/>
    <w:rsid w:val="002F0041"/>
    <w:rsid w:val="002F29CC"/>
    <w:rsid w:val="002F571A"/>
    <w:rsid w:val="002F58A5"/>
    <w:rsid w:val="003000E6"/>
    <w:rsid w:val="00305CD1"/>
    <w:rsid w:val="00306759"/>
    <w:rsid w:val="003119EC"/>
    <w:rsid w:val="00314764"/>
    <w:rsid w:val="00316596"/>
    <w:rsid w:val="003208F2"/>
    <w:rsid w:val="0032182E"/>
    <w:rsid w:val="0032611C"/>
    <w:rsid w:val="00330F86"/>
    <w:rsid w:val="003350B5"/>
    <w:rsid w:val="00351640"/>
    <w:rsid w:val="00351BFB"/>
    <w:rsid w:val="00353501"/>
    <w:rsid w:val="00353C46"/>
    <w:rsid w:val="0035503C"/>
    <w:rsid w:val="00363F3E"/>
    <w:rsid w:val="00365F32"/>
    <w:rsid w:val="0036611D"/>
    <w:rsid w:val="0037091C"/>
    <w:rsid w:val="00372687"/>
    <w:rsid w:val="00383BA6"/>
    <w:rsid w:val="00386E76"/>
    <w:rsid w:val="003925C9"/>
    <w:rsid w:val="00394764"/>
    <w:rsid w:val="00395638"/>
    <w:rsid w:val="00395EA9"/>
    <w:rsid w:val="00396F3B"/>
    <w:rsid w:val="003A6EF4"/>
    <w:rsid w:val="003B51C6"/>
    <w:rsid w:val="003B53C5"/>
    <w:rsid w:val="003B59F9"/>
    <w:rsid w:val="003B6397"/>
    <w:rsid w:val="003C1113"/>
    <w:rsid w:val="003C12E3"/>
    <w:rsid w:val="003C2153"/>
    <w:rsid w:val="003C3033"/>
    <w:rsid w:val="003D04D2"/>
    <w:rsid w:val="003D3811"/>
    <w:rsid w:val="003D49E9"/>
    <w:rsid w:val="003D7BDE"/>
    <w:rsid w:val="003E089A"/>
    <w:rsid w:val="003E42B3"/>
    <w:rsid w:val="003E4F85"/>
    <w:rsid w:val="003E5049"/>
    <w:rsid w:val="003E7AA0"/>
    <w:rsid w:val="003F3631"/>
    <w:rsid w:val="003F436A"/>
    <w:rsid w:val="003F513B"/>
    <w:rsid w:val="0040120E"/>
    <w:rsid w:val="00402AE3"/>
    <w:rsid w:val="00402CAC"/>
    <w:rsid w:val="00404549"/>
    <w:rsid w:val="00406F1C"/>
    <w:rsid w:val="00410730"/>
    <w:rsid w:val="00412DD8"/>
    <w:rsid w:val="00413444"/>
    <w:rsid w:val="00416DCA"/>
    <w:rsid w:val="00420C23"/>
    <w:rsid w:val="00427394"/>
    <w:rsid w:val="00433938"/>
    <w:rsid w:val="00434D3A"/>
    <w:rsid w:val="004364E6"/>
    <w:rsid w:val="00440E77"/>
    <w:rsid w:val="00444E02"/>
    <w:rsid w:val="00451C2C"/>
    <w:rsid w:val="00452F30"/>
    <w:rsid w:val="004551E6"/>
    <w:rsid w:val="004600EA"/>
    <w:rsid w:val="004626D8"/>
    <w:rsid w:val="00465909"/>
    <w:rsid w:val="004659A1"/>
    <w:rsid w:val="0046609B"/>
    <w:rsid w:val="00480D18"/>
    <w:rsid w:val="00486325"/>
    <w:rsid w:val="00493C46"/>
    <w:rsid w:val="004A57EE"/>
    <w:rsid w:val="004B0BA5"/>
    <w:rsid w:val="004B21EA"/>
    <w:rsid w:val="004C02BF"/>
    <w:rsid w:val="004C179C"/>
    <w:rsid w:val="004C6724"/>
    <w:rsid w:val="004D11F8"/>
    <w:rsid w:val="004E7F53"/>
    <w:rsid w:val="004F3406"/>
    <w:rsid w:val="005061FF"/>
    <w:rsid w:val="005160BF"/>
    <w:rsid w:val="00516B98"/>
    <w:rsid w:val="0052240B"/>
    <w:rsid w:val="00530370"/>
    <w:rsid w:val="0053048F"/>
    <w:rsid w:val="00531E69"/>
    <w:rsid w:val="00543DE2"/>
    <w:rsid w:val="005447C6"/>
    <w:rsid w:val="0054484F"/>
    <w:rsid w:val="00544A93"/>
    <w:rsid w:val="00546E40"/>
    <w:rsid w:val="00547D07"/>
    <w:rsid w:val="00550CC4"/>
    <w:rsid w:val="0055218E"/>
    <w:rsid w:val="00555065"/>
    <w:rsid w:val="005553F8"/>
    <w:rsid w:val="005570F6"/>
    <w:rsid w:val="00567F02"/>
    <w:rsid w:val="0057074D"/>
    <w:rsid w:val="005719B5"/>
    <w:rsid w:val="00575539"/>
    <w:rsid w:val="00580CFD"/>
    <w:rsid w:val="005949C6"/>
    <w:rsid w:val="005A14EB"/>
    <w:rsid w:val="005A1EB5"/>
    <w:rsid w:val="005A5387"/>
    <w:rsid w:val="005A680A"/>
    <w:rsid w:val="005B19EA"/>
    <w:rsid w:val="005B20FB"/>
    <w:rsid w:val="005B394D"/>
    <w:rsid w:val="005B6BA6"/>
    <w:rsid w:val="005C598F"/>
    <w:rsid w:val="005E1791"/>
    <w:rsid w:val="005E1965"/>
    <w:rsid w:val="005F2E20"/>
    <w:rsid w:val="005F43F4"/>
    <w:rsid w:val="005F5A6F"/>
    <w:rsid w:val="00604AE2"/>
    <w:rsid w:val="00605A10"/>
    <w:rsid w:val="006062A0"/>
    <w:rsid w:val="00610759"/>
    <w:rsid w:val="00612342"/>
    <w:rsid w:val="00620AB0"/>
    <w:rsid w:val="00622F25"/>
    <w:rsid w:val="006276E0"/>
    <w:rsid w:val="006352C3"/>
    <w:rsid w:val="00635307"/>
    <w:rsid w:val="00636A52"/>
    <w:rsid w:val="00641C32"/>
    <w:rsid w:val="00643F60"/>
    <w:rsid w:val="00661A32"/>
    <w:rsid w:val="00666F87"/>
    <w:rsid w:val="00685B67"/>
    <w:rsid w:val="006A6D23"/>
    <w:rsid w:val="006A7D92"/>
    <w:rsid w:val="006B610D"/>
    <w:rsid w:val="006B6382"/>
    <w:rsid w:val="006C09D5"/>
    <w:rsid w:val="006C0B9D"/>
    <w:rsid w:val="006C3ECB"/>
    <w:rsid w:val="006C4CCB"/>
    <w:rsid w:val="006C57D9"/>
    <w:rsid w:val="006E04F3"/>
    <w:rsid w:val="006E086E"/>
    <w:rsid w:val="006E0FCF"/>
    <w:rsid w:val="006E2B00"/>
    <w:rsid w:val="006F1D3A"/>
    <w:rsid w:val="006F23F7"/>
    <w:rsid w:val="006F4600"/>
    <w:rsid w:val="007067A6"/>
    <w:rsid w:val="00713FA8"/>
    <w:rsid w:val="00715253"/>
    <w:rsid w:val="0072016C"/>
    <w:rsid w:val="007231FD"/>
    <w:rsid w:val="00724E42"/>
    <w:rsid w:val="00731F56"/>
    <w:rsid w:val="00734EE6"/>
    <w:rsid w:val="00744AC4"/>
    <w:rsid w:val="007511C6"/>
    <w:rsid w:val="007611FA"/>
    <w:rsid w:val="00765DA1"/>
    <w:rsid w:val="00766D57"/>
    <w:rsid w:val="00767D2F"/>
    <w:rsid w:val="00774F12"/>
    <w:rsid w:val="00781FB2"/>
    <w:rsid w:val="007900DD"/>
    <w:rsid w:val="0079211A"/>
    <w:rsid w:val="0079372D"/>
    <w:rsid w:val="00794F9A"/>
    <w:rsid w:val="007A1A10"/>
    <w:rsid w:val="007A2FF3"/>
    <w:rsid w:val="007B0269"/>
    <w:rsid w:val="007B5069"/>
    <w:rsid w:val="007C1E73"/>
    <w:rsid w:val="007D339D"/>
    <w:rsid w:val="007D45C4"/>
    <w:rsid w:val="007E2757"/>
    <w:rsid w:val="007E321C"/>
    <w:rsid w:val="007F2463"/>
    <w:rsid w:val="007F4B8E"/>
    <w:rsid w:val="008049E4"/>
    <w:rsid w:val="00804E71"/>
    <w:rsid w:val="00806022"/>
    <w:rsid w:val="0080661C"/>
    <w:rsid w:val="00806F0E"/>
    <w:rsid w:val="00811F43"/>
    <w:rsid w:val="00820E6E"/>
    <w:rsid w:val="008247B4"/>
    <w:rsid w:val="00831014"/>
    <w:rsid w:val="00831805"/>
    <w:rsid w:val="00834853"/>
    <w:rsid w:val="008452D0"/>
    <w:rsid w:val="008500D7"/>
    <w:rsid w:val="008509A1"/>
    <w:rsid w:val="008629F5"/>
    <w:rsid w:val="0086456C"/>
    <w:rsid w:val="008674C8"/>
    <w:rsid w:val="00880326"/>
    <w:rsid w:val="00880428"/>
    <w:rsid w:val="00881264"/>
    <w:rsid w:val="00885531"/>
    <w:rsid w:val="008855B3"/>
    <w:rsid w:val="008928E3"/>
    <w:rsid w:val="00896B0C"/>
    <w:rsid w:val="008A192F"/>
    <w:rsid w:val="008A4219"/>
    <w:rsid w:val="008A5D14"/>
    <w:rsid w:val="008B15AC"/>
    <w:rsid w:val="008B415E"/>
    <w:rsid w:val="008B4292"/>
    <w:rsid w:val="008B4755"/>
    <w:rsid w:val="008B7495"/>
    <w:rsid w:val="008D06BD"/>
    <w:rsid w:val="008D0DE4"/>
    <w:rsid w:val="008D1107"/>
    <w:rsid w:val="008D4AF5"/>
    <w:rsid w:val="008D6825"/>
    <w:rsid w:val="008E2662"/>
    <w:rsid w:val="008E3919"/>
    <w:rsid w:val="008E5CB0"/>
    <w:rsid w:val="008F266E"/>
    <w:rsid w:val="008F4053"/>
    <w:rsid w:val="008F6AC3"/>
    <w:rsid w:val="00900F65"/>
    <w:rsid w:val="00902465"/>
    <w:rsid w:val="0090422D"/>
    <w:rsid w:val="00912778"/>
    <w:rsid w:val="00937759"/>
    <w:rsid w:val="00941970"/>
    <w:rsid w:val="009555E9"/>
    <w:rsid w:val="00956C42"/>
    <w:rsid w:val="00960104"/>
    <w:rsid w:val="00960C0B"/>
    <w:rsid w:val="00962C09"/>
    <w:rsid w:val="0096391B"/>
    <w:rsid w:val="00970EC2"/>
    <w:rsid w:val="00976491"/>
    <w:rsid w:val="00984B17"/>
    <w:rsid w:val="00985605"/>
    <w:rsid w:val="009A0B1B"/>
    <w:rsid w:val="009A4182"/>
    <w:rsid w:val="009A5032"/>
    <w:rsid w:val="009A62A9"/>
    <w:rsid w:val="009A6AC5"/>
    <w:rsid w:val="009A7B75"/>
    <w:rsid w:val="009B4AF8"/>
    <w:rsid w:val="009B4C19"/>
    <w:rsid w:val="009B7923"/>
    <w:rsid w:val="009C50DD"/>
    <w:rsid w:val="009D0FBD"/>
    <w:rsid w:val="009E00B3"/>
    <w:rsid w:val="009E1151"/>
    <w:rsid w:val="009F52CB"/>
    <w:rsid w:val="009F6370"/>
    <w:rsid w:val="009F68AA"/>
    <w:rsid w:val="00A01020"/>
    <w:rsid w:val="00A050E3"/>
    <w:rsid w:val="00A05E7C"/>
    <w:rsid w:val="00A125DF"/>
    <w:rsid w:val="00A13DD8"/>
    <w:rsid w:val="00A237EC"/>
    <w:rsid w:val="00A23C29"/>
    <w:rsid w:val="00A249AA"/>
    <w:rsid w:val="00A25638"/>
    <w:rsid w:val="00A258ED"/>
    <w:rsid w:val="00A34030"/>
    <w:rsid w:val="00A34119"/>
    <w:rsid w:val="00A35536"/>
    <w:rsid w:val="00A365B4"/>
    <w:rsid w:val="00A4307E"/>
    <w:rsid w:val="00A43A2C"/>
    <w:rsid w:val="00A4707E"/>
    <w:rsid w:val="00A5230E"/>
    <w:rsid w:val="00A62B09"/>
    <w:rsid w:val="00A65025"/>
    <w:rsid w:val="00A651BF"/>
    <w:rsid w:val="00A66227"/>
    <w:rsid w:val="00A67259"/>
    <w:rsid w:val="00A80DC9"/>
    <w:rsid w:val="00A837F5"/>
    <w:rsid w:val="00A83E11"/>
    <w:rsid w:val="00A864D0"/>
    <w:rsid w:val="00A879D7"/>
    <w:rsid w:val="00A9124F"/>
    <w:rsid w:val="00A94163"/>
    <w:rsid w:val="00A97CAB"/>
    <w:rsid w:val="00AB4469"/>
    <w:rsid w:val="00AB619E"/>
    <w:rsid w:val="00AB6ABD"/>
    <w:rsid w:val="00AC6078"/>
    <w:rsid w:val="00AC67F2"/>
    <w:rsid w:val="00AE17E6"/>
    <w:rsid w:val="00AE3BF6"/>
    <w:rsid w:val="00AE4BA3"/>
    <w:rsid w:val="00AE5BB3"/>
    <w:rsid w:val="00AF57BE"/>
    <w:rsid w:val="00B04A3D"/>
    <w:rsid w:val="00B05E4C"/>
    <w:rsid w:val="00B10984"/>
    <w:rsid w:val="00B17DD2"/>
    <w:rsid w:val="00B246E6"/>
    <w:rsid w:val="00B25DDB"/>
    <w:rsid w:val="00B30CCA"/>
    <w:rsid w:val="00B34687"/>
    <w:rsid w:val="00B35D4D"/>
    <w:rsid w:val="00B36E13"/>
    <w:rsid w:val="00B37BEB"/>
    <w:rsid w:val="00B44B72"/>
    <w:rsid w:val="00B4537D"/>
    <w:rsid w:val="00B45695"/>
    <w:rsid w:val="00B47107"/>
    <w:rsid w:val="00B57307"/>
    <w:rsid w:val="00B60C59"/>
    <w:rsid w:val="00B67558"/>
    <w:rsid w:val="00B72FA3"/>
    <w:rsid w:val="00B810D8"/>
    <w:rsid w:val="00B8557E"/>
    <w:rsid w:val="00B85C78"/>
    <w:rsid w:val="00B86BA9"/>
    <w:rsid w:val="00B9126E"/>
    <w:rsid w:val="00B9763C"/>
    <w:rsid w:val="00BB49FE"/>
    <w:rsid w:val="00BC0E67"/>
    <w:rsid w:val="00BC3F83"/>
    <w:rsid w:val="00BC4B17"/>
    <w:rsid w:val="00BE3CCA"/>
    <w:rsid w:val="00BF1976"/>
    <w:rsid w:val="00BF4CEA"/>
    <w:rsid w:val="00BF7C73"/>
    <w:rsid w:val="00C02D67"/>
    <w:rsid w:val="00C06619"/>
    <w:rsid w:val="00C07F8B"/>
    <w:rsid w:val="00C13BE5"/>
    <w:rsid w:val="00C23FCA"/>
    <w:rsid w:val="00C24BE9"/>
    <w:rsid w:val="00C25F8A"/>
    <w:rsid w:val="00C31B74"/>
    <w:rsid w:val="00C35ED7"/>
    <w:rsid w:val="00C411F6"/>
    <w:rsid w:val="00C44BA1"/>
    <w:rsid w:val="00C47007"/>
    <w:rsid w:val="00C5440E"/>
    <w:rsid w:val="00C657EF"/>
    <w:rsid w:val="00C67068"/>
    <w:rsid w:val="00C721C2"/>
    <w:rsid w:val="00C75A9F"/>
    <w:rsid w:val="00C75D46"/>
    <w:rsid w:val="00C769E5"/>
    <w:rsid w:val="00C87F1E"/>
    <w:rsid w:val="00C9114A"/>
    <w:rsid w:val="00C933EC"/>
    <w:rsid w:val="00C943FA"/>
    <w:rsid w:val="00CA4D79"/>
    <w:rsid w:val="00CA7C57"/>
    <w:rsid w:val="00CB0183"/>
    <w:rsid w:val="00CB3248"/>
    <w:rsid w:val="00CB62AE"/>
    <w:rsid w:val="00CC1FBB"/>
    <w:rsid w:val="00CC675D"/>
    <w:rsid w:val="00CD05BC"/>
    <w:rsid w:val="00CD2DFE"/>
    <w:rsid w:val="00CD31AE"/>
    <w:rsid w:val="00CE0374"/>
    <w:rsid w:val="00CE1CEF"/>
    <w:rsid w:val="00CE3DFF"/>
    <w:rsid w:val="00CE42F5"/>
    <w:rsid w:val="00CE4EEA"/>
    <w:rsid w:val="00CF4B9B"/>
    <w:rsid w:val="00CF54F0"/>
    <w:rsid w:val="00CF617E"/>
    <w:rsid w:val="00CF6B70"/>
    <w:rsid w:val="00CF7647"/>
    <w:rsid w:val="00D01BB0"/>
    <w:rsid w:val="00D06105"/>
    <w:rsid w:val="00D1293D"/>
    <w:rsid w:val="00D13E43"/>
    <w:rsid w:val="00D152DE"/>
    <w:rsid w:val="00D1706C"/>
    <w:rsid w:val="00D21D03"/>
    <w:rsid w:val="00D26A0B"/>
    <w:rsid w:val="00D313B8"/>
    <w:rsid w:val="00D32D17"/>
    <w:rsid w:val="00D374CA"/>
    <w:rsid w:val="00D374CF"/>
    <w:rsid w:val="00D37666"/>
    <w:rsid w:val="00D434AD"/>
    <w:rsid w:val="00D514BF"/>
    <w:rsid w:val="00D5285B"/>
    <w:rsid w:val="00D52B56"/>
    <w:rsid w:val="00D56734"/>
    <w:rsid w:val="00D6468C"/>
    <w:rsid w:val="00D70C8F"/>
    <w:rsid w:val="00D757E5"/>
    <w:rsid w:val="00D80F3F"/>
    <w:rsid w:val="00D82564"/>
    <w:rsid w:val="00D86B60"/>
    <w:rsid w:val="00D87396"/>
    <w:rsid w:val="00D90411"/>
    <w:rsid w:val="00D90C5D"/>
    <w:rsid w:val="00DA251E"/>
    <w:rsid w:val="00DB3AEB"/>
    <w:rsid w:val="00DB7EB2"/>
    <w:rsid w:val="00DC1968"/>
    <w:rsid w:val="00DC2CFD"/>
    <w:rsid w:val="00DD042E"/>
    <w:rsid w:val="00DD1651"/>
    <w:rsid w:val="00DD2881"/>
    <w:rsid w:val="00DE265B"/>
    <w:rsid w:val="00DE31C3"/>
    <w:rsid w:val="00DE38D9"/>
    <w:rsid w:val="00DE7B46"/>
    <w:rsid w:val="00DF43F5"/>
    <w:rsid w:val="00DF4F4B"/>
    <w:rsid w:val="00DF73E5"/>
    <w:rsid w:val="00DF7AE7"/>
    <w:rsid w:val="00E0138D"/>
    <w:rsid w:val="00E01E27"/>
    <w:rsid w:val="00E077C7"/>
    <w:rsid w:val="00E17203"/>
    <w:rsid w:val="00E17906"/>
    <w:rsid w:val="00E21285"/>
    <w:rsid w:val="00E24512"/>
    <w:rsid w:val="00E24B51"/>
    <w:rsid w:val="00E26F82"/>
    <w:rsid w:val="00E27135"/>
    <w:rsid w:val="00E27144"/>
    <w:rsid w:val="00E36CA5"/>
    <w:rsid w:val="00E4514E"/>
    <w:rsid w:val="00E465B8"/>
    <w:rsid w:val="00E5074F"/>
    <w:rsid w:val="00E5237D"/>
    <w:rsid w:val="00E57E25"/>
    <w:rsid w:val="00E62AAD"/>
    <w:rsid w:val="00E67043"/>
    <w:rsid w:val="00E7182E"/>
    <w:rsid w:val="00E7248D"/>
    <w:rsid w:val="00E73599"/>
    <w:rsid w:val="00E7361B"/>
    <w:rsid w:val="00E75862"/>
    <w:rsid w:val="00E7661D"/>
    <w:rsid w:val="00E90509"/>
    <w:rsid w:val="00E93D9B"/>
    <w:rsid w:val="00E94C0C"/>
    <w:rsid w:val="00E95711"/>
    <w:rsid w:val="00EA0BC7"/>
    <w:rsid w:val="00EA45AB"/>
    <w:rsid w:val="00EC01CA"/>
    <w:rsid w:val="00EC0F6F"/>
    <w:rsid w:val="00EC5A17"/>
    <w:rsid w:val="00EE0E8E"/>
    <w:rsid w:val="00EE5B34"/>
    <w:rsid w:val="00EF2182"/>
    <w:rsid w:val="00EF6349"/>
    <w:rsid w:val="00EF63CC"/>
    <w:rsid w:val="00EF7239"/>
    <w:rsid w:val="00F02486"/>
    <w:rsid w:val="00F03305"/>
    <w:rsid w:val="00F051A3"/>
    <w:rsid w:val="00F1154C"/>
    <w:rsid w:val="00F15E72"/>
    <w:rsid w:val="00F20E88"/>
    <w:rsid w:val="00F2280D"/>
    <w:rsid w:val="00F25898"/>
    <w:rsid w:val="00F25C38"/>
    <w:rsid w:val="00F319FC"/>
    <w:rsid w:val="00F41306"/>
    <w:rsid w:val="00F44E0F"/>
    <w:rsid w:val="00F472D2"/>
    <w:rsid w:val="00F50F2C"/>
    <w:rsid w:val="00F51611"/>
    <w:rsid w:val="00F53D08"/>
    <w:rsid w:val="00F61EE3"/>
    <w:rsid w:val="00F62884"/>
    <w:rsid w:val="00F657CC"/>
    <w:rsid w:val="00F66A05"/>
    <w:rsid w:val="00F67767"/>
    <w:rsid w:val="00F755F3"/>
    <w:rsid w:val="00F8110C"/>
    <w:rsid w:val="00F82E4B"/>
    <w:rsid w:val="00F8567B"/>
    <w:rsid w:val="00F91B1A"/>
    <w:rsid w:val="00F9321F"/>
    <w:rsid w:val="00F97465"/>
    <w:rsid w:val="00FB756E"/>
    <w:rsid w:val="00FC60DE"/>
    <w:rsid w:val="00FC76AF"/>
    <w:rsid w:val="00FD0125"/>
    <w:rsid w:val="00FD0BF8"/>
    <w:rsid w:val="00FD1CE8"/>
    <w:rsid w:val="00FE02DB"/>
    <w:rsid w:val="00FF1DEE"/>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504C0B"/>
  <w15:docId w15:val="{6FC6970C-9887-4E61-AC3A-1A572B150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27394"/>
    <w:pPr>
      <w:bidi/>
      <w:spacing w:after="0" w:line="360" w:lineRule="auto"/>
      <w:jc w:val="lowKashida"/>
    </w:pPr>
    <w:rPr>
      <w:rFonts w:ascii="Times New Roman" w:hAnsi="Times New Roman" w:cs="Times New Roman"/>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1">
    <w:name w:val="Plain Table 21"/>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1">
    <w:name w:val="Grid Table 4 - Accent 1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customStyle="1" w:styleId="GridTable7Colorful-Accent11">
    <w:name w:val="Grid Table 7 Colorful - Accent 1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a7">
    <w:name w:val="annotation reference"/>
    <w:basedOn w:val="a0"/>
    <w:uiPriority w:val="99"/>
    <w:semiHidden/>
    <w:unhideWhenUsed/>
    <w:rsid w:val="00DC1968"/>
    <w:rPr>
      <w:sz w:val="16"/>
      <w:szCs w:val="16"/>
    </w:rPr>
  </w:style>
  <w:style w:type="paragraph" w:styleId="a8">
    <w:name w:val="annotation text"/>
    <w:basedOn w:val="a"/>
    <w:link w:val="Char2"/>
    <w:uiPriority w:val="99"/>
    <w:semiHidden/>
    <w:unhideWhenUsed/>
    <w:rsid w:val="00DC1968"/>
    <w:pPr>
      <w:spacing w:line="240" w:lineRule="auto"/>
    </w:pPr>
    <w:rPr>
      <w:sz w:val="20"/>
      <w:szCs w:val="20"/>
    </w:rPr>
  </w:style>
  <w:style w:type="character" w:customStyle="1" w:styleId="Char2">
    <w:name w:val="نص تعليق Char"/>
    <w:basedOn w:val="a0"/>
    <w:link w:val="a8"/>
    <w:uiPriority w:val="99"/>
    <w:semiHidden/>
    <w:rsid w:val="00DC1968"/>
    <w:rPr>
      <w:rFonts w:ascii="Times New Roman" w:hAnsi="Times New Roman" w:cs="Times New Roman"/>
      <w:sz w:val="20"/>
      <w:szCs w:val="20"/>
    </w:rPr>
  </w:style>
  <w:style w:type="paragraph" w:styleId="a9">
    <w:name w:val="annotation subject"/>
    <w:basedOn w:val="a8"/>
    <w:next w:val="a8"/>
    <w:link w:val="Char3"/>
    <w:uiPriority w:val="99"/>
    <w:semiHidden/>
    <w:unhideWhenUsed/>
    <w:rsid w:val="00DC1968"/>
    <w:rPr>
      <w:b/>
      <w:bCs/>
    </w:rPr>
  </w:style>
  <w:style w:type="character" w:customStyle="1" w:styleId="Char3">
    <w:name w:val="موضوع تعليق Char"/>
    <w:basedOn w:val="Char2"/>
    <w:link w:val="a9"/>
    <w:uiPriority w:val="99"/>
    <w:semiHidden/>
    <w:rsid w:val="00DC1968"/>
    <w:rPr>
      <w:rFonts w:ascii="Times New Roman" w:hAnsi="Times New Roman" w:cs="Times New Roman"/>
      <w:b/>
      <w:bCs/>
      <w:sz w:val="20"/>
      <w:szCs w:val="20"/>
    </w:rPr>
  </w:style>
  <w:style w:type="character" w:customStyle="1" w:styleId="Char1">
    <w:name w:val="سرد الفقرات Char"/>
    <w:link w:val="a5"/>
    <w:uiPriority w:val="34"/>
    <w:locked/>
    <w:rsid w:val="00D90411"/>
  </w:style>
  <w:style w:type="paragraph" w:customStyle="1" w:styleId="aa">
    <w:name w:val="فقرة"/>
    <w:basedOn w:val="ab"/>
    <w:link w:val="Char4"/>
    <w:qFormat/>
    <w:rsid w:val="00D90411"/>
    <w:pPr>
      <w:spacing w:line="360" w:lineRule="auto"/>
      <w:jc w:val="both"/>
    </w:pPr>
    <w:rPr>
      <w:rFonts w:ascii="Adobe Arabic" w:hAnsi="Adobe Arabic" w:cs="Adobe Arabic"/>
      <w:b/>
      <w:sz w:val="36"/>
      <w:szCs w:val="36"/>
    </w:rPr>
  </w:style>
  <w:style w:type="character" w:customStyle="1" w:styleId="Char4">
    <w:name w:val="فقرة Char"/>
    <w:basedOn w:val="a0"/>
    <w:link w:val="aa"/>
    <w:rsid w:val="00D90411"/>
    <w:rPr>
      <w:rFonts w:ascii="Adobe Arabic" w:hAnsi="Adobe Arabic" w:cs="Adobe Arabic"/>
      <w:b/>
      <w:sz w:val="36"/>
      <w:szCs w:val="36"/>
    </w:rPr>
  </w:style>
  <w:style w:type="paragraph" w:styleId="ab">
    <w:name w:val="No Spacing"/>
    <w:uiPriority w:val="1"/>
    <w:qFormat/>
    <w:rsid w:val="00D90411"/>
    <w:pPr>
      <w:bidi/>
      <w:spacing w:after="0" w:line="240" w:lineRule="auto"/>
      <w:jc w:val="lowKashida"/>
    </w:pPr>
    <w:rPr>
      <w:rFonts w:ascii="Times New Roman" w:hAnsi="Times New Roman" w:cs="Times New Roman"/>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87800143">
      <w:bodyDiv w:val="1"/>
      <w:marLeft w:val="0"/>
      <w:marRight w:val="0"/>
      <w:marTop w:val="0"/>
      <w:marBottom w:val="0"/>
      <w:divBdr>
        <w:top w:val="none" w:sz="0" w:space="0" w:color="auto"/>
        <w:left w:val="none" w:sz="0" w:space="0" w:color="auto"/>
        <w:bottom w:val="none" w:sz="0" w:space="0" w:color="auto"/>
        <w:right w:val="none" w:sz="0" w:space="0" w:color="auto"/>
      </w:divBdr>
    </w:div>
    <w:div w:id="426535977">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035423874">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header" Target="header5.xml"/><Relationship Id="rId34" Type="http://schemas.openxmlformats.org/officeDocument/2006/relationships/image" Target="media/image19.png"/><Relationship Id="rId42" Type="http://schemas.openxmlformats.org/officeDocument/2006/relationships/image" Target="media/image2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image" Target="media/image16.png"/><Relationship Id="rId4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6.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3.jpeg"/></Relationships>
</file>

<file path=word/_rels/footer5.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F2717A61-1FD4-4CC1-9460-298227DC6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2</TotalTime>
  <Pages>11</Pages>
  <Words>392</Words>
  <Characters>2239</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3</cp:revision>
  <cp:lastPrinted>2026-08-23T20:59:00Z</cp:lastPrinted>
  <dcterms:created xsi:type="dcterms:W3CDTF">2026-08-24T21:30:00Z</dcterms:created>
  <dcterms:modified xsi:type="dcterms:W3CDTF">2026-09-06T07:39:00Z</dcterms:modified>
</cp:coreProperties>
</file>